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F1" w:rsidRPr="00C57905" w:rsidRDefault="00497AF1">
      <w:pPr>
        <w:rPr>
          <w:rFonts w:ascii="Hand writing Mutlu" w:hAnsi="Hand writing Mutlu" w:cs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https://encrypted-tbn1.gstatic.com/images?q=tbn:ANd9GcTrbVr0Ap5g4XlTxwwqASQ2iTmolrfNNYGF_DDSch2k-M80lydqkw" style="position:absolute;margin-left:82.45pt;margin-top:10.75pt;width:241.2pt;height:117pt;z-index:251599360;visibility:visible">
            <v:imagedata r:id="rId6" o:title=""/>
          </v:shape>
        </w:pict>
      </w:r>
      <w:r>
        <w:rPr>
          <w:noProof/>
          <w:lang w:eastAsia="tr-TR"/>
        </w:rPr>
        <w:pict>
          <v:roundrect id="_x0000_s1027" style="position:absolute;margin-left:38.35pt;margin-top:-49.85pt;width:357pt;height:46.2pt;z-index:25159833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>
                  <w:pP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</w:pP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>S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>esini Yazıyorum Etkinliği</w:t>
                  </w:r>
                </w:p>
              </w:txbxContent>
            </v:textbox>
          </v:roundrect>
        </w:pict>
      </w:r>
    </w:p>
    <w:p w:rsidR="00497AF1" w:rsidRPr="00C57905" w:rsidRDefault="00497AF1" w:rsidP="00D27E6A">
      <w:pPr>
        <w:rPr>
          <w:rFonts w:ascii="Hand writing Mutlu" w:hAnsi="Hand writing Mutlu" w:cs="Hand writing Mutlu"/>
        </w:rPr>
      </w:pPr>
    </w:p>
    <w:p w:rsidR="00497AF1" w:rsidRPr="00C57905" w:rsidRDefault="00497AF1" w:rsidP="00D27E6A">
      <w:pPr>
        <w:rPr>
          <w:rFonts w:ascii="Hand writing Mutlu" w:hAnsi="Hand writing Mutlu" w:cs="Hand writing Mutlu"/>
        </w:rPr>
      </w:pPr>
    </w:p>
    <w:p w:rsidR="00497AF1" w:rsidRPr="00C57905" w:rsidRDefault="00497AF1" w:rsidP="00D27E6A">
      <w:pPr>
        <w:rPr>
          <w:rFonts w:ascii="Hand writing Mutlu" w:hAnsi="Hand writing Mutlu" w:cs="Hand writing Mutlu"/>
        </w:rPr>
      </w:pPr>
    </w:p>
    <w:p w:rsidR="00497AF1" w:rsidRPr="00C57905" w:rsidRDefault="00497AF1" w:rsidP="00D27E6A">
      <w:pPr>
        <w:rPr>
          <w:rFonts w:ascii="Hand writing Mutlu" w:hAnsi="Hand writing Mutlu" w:cs="Hand writing Mutlu"/>
        </w:rPr>
      </w:pPr>
    </w:p>
    <w:p w:rsidR="00497AF1" w:rsidRPr="00C57905" w:rsidRDefault="00497AF1" w:rsidP="00D27E6A">
      <w:pPr>
        <w:rPr>
          <w:rFonts w:ascii="Hand writing Mutlu" w:hAnsi="Hand writing Mutlu" w:cs="Hand writing Mutlu"/>
        </w:rPr>
      </w:pP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Y  y  y  y  y  y  y  y  y  y  y    y  y  y  y  y  y                    </w:t>
      </w: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y  y  y  y                            </w:t>
      </w: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y  y  y                               </w:t>
      </w: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y  y                                   </w:t>
      </w: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                                        </w:t>
      </w: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Y  Y  Y  Y  Y  Y  Y  Y  Y  Y  Y  Y  Y  Y  Y  Y                       </w:t>
      </w: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Y                                       </w:t>
      </w:r>
    </w:p>
    <w:p w:rsidR="00497AF1" w:rsidRPr="00C57905" w:rsidRDefault="00497AF1" w:rsidP="00D27E6A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                                        </w:t>
      </w:r>
    </w:p>
    <w:p w:rsidR="00497AF1" w:rsidRPr="00C57905" w:rsidRDefault="00497AF1" w:rsidP="00F75EC4">
      <w:pPr>
        <w:tabs>
          <w:tab w:val="left" w:pos="7872"/>
        </w:tabs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F75EC4">
      <w:pPr>
        <w:tabs>
          <w:tab w:val="left" w:pos="7872"/>
        </w:tabs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roundrect id="_x0000_s1028" style="position:absolute;margin-left:7.85pt;margin-top:-54pt;width:465.6pt;height:41.4pt;z-index:2516003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>
                  <w:pP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</w:pP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1-D Sınıfı Okuma-Yazma Etkinliği 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 Sesi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328.15pt;margin-top:11.35pt;width:47.4pt;height:41.4pt;z-index:25160857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D27E6A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ü</w:t>
                  </w: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280.75pt;margin-top:11.35pt;width:47.4pt;height:41.4pt;z-index:25160550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D27E6A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u</w:t>
                  </w: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233.35pt;margin-top:11.35pt;width:47.4pt;height:41.4pt;z-index:25160755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D27E6A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ö</w:t>
                  </w: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85.95pt;margin-top:11.35pt;width:47.4pt;height:41.4pt;z-index:25160448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D27E6A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o</w:t>
                  </w: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138.55pt;margin-top:11.35pt;width:47.4pt;height:41.4pt;z-index:2516065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D27E6A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ı</w:t>
                  </w: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91.15pt;margin-top:11.35pt;width:47.4pt;height:41.4pt;z-index:2516034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D27E6A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i</w:t>
                  </w: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43.75pt;margin-top:11.35pt;width:47.4pt;height:41.4pt;z-index:25160243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D27E6A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e</w:t>
                  </w: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-3.65pt;margin-top:11.35pt;width:47.4pt;height:41.4pt;z-index:25160140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 w:rsidRPr="00D27E6A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ay</w:t>
                  </w:r>
                </w:p>
              </w:txbxContent>
            </v:textbox>
          </v:roundrect>
        </w:pict>
      </w:r>
      <w:r w:rsidRPr="00C57905">
        <w:rPr>
          <w:rFonts w:ascii="Hand writing Mutlu" w:hAnsi="Hand writing Mutlu" w:cs="Hand writing Mutlu"/>
          <w:sz w:val="52"/>
          <w:szCs w:val="52"/>
        </w:rPr>
        <w:tab/>
      </w:r>
    </w:p>
    <w:p w:rsidR="00497AF1" w:rsidRPr="00C57905" w:rsidRDefault="00497AF1" w:rsidP="00F75EC4">
      <w:pPr>
        <w:tabs>
          <w:tab w:val="left" w:pos="7872"/>
        </w:tabs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F75EC4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Sadece Okuyalım( Sesli olarak-3 kez)</w:t>
      </w:r>
    </w:p>
    <w:p w:rsidR="00497AF1" w:rsidRPr="00C57905" w:rsidRDefault="00497AF1" w:rsidP="00815C05">
      <w:pPr>
        <w:ind w:left="-426" w:firstLine="1134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Resim 7" o:spid="_x0000_s1037" type="#_x0000_t75" alt="https://encrypted-tbn2.gstatic.com/images?q=tbn:ANd9GcQQs49ZKVS2w_N34nlGecYr_WXbi2Pdb-hBEC2_yj7YZb2yOfHZ" style="position:absolute;left:0;text-align:left;margin-left:-15.85pt;margin-top:4.55pt;width:40.5pt;height:37.2pt;z-index:251609600;visibility:visible">
            <v:imagedata r:id="rId7" o:title=""/>
          </v:shape>
        </w:pict>
      </w:r>
      <w:r w:rsidRPr="00C57905">
        <w:rPr>
          <w:rFonts w:ascii="Hand writing Mutlu" w:hAnsi="Hand writing Mutlu" w:cs="Hand writing Mutlu"/>
          <w:sz w:val="52"/>
          <w:szCs w:val="52"/>
        </w:rPr>
        <w:t>ay-na   ay-ran  Ay-la  Ay-nur</w:t>
      </w:r>
    </w:p>
    <w:p w:rsidR="00497AF1" w:rsidRPr="00C57905" w:rsidRDefault="00497AF1" w:rsidP="00815C0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8" type="#_x0000_t75" alt="https://encrypted-tbn2.gstatic.com/images?q=tbn:ANd9GcQQs49ZKVS2w_N34nlGecYr_WXbi2Pdb-hBEC2_yj7YZb2yOfHZ" style="position:absolute;margin-left:-20.35pt;margin-top:53.15pt;width:40.5pt;height:36.6pt;z-index:25161164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9" type="#_x0000_t75" alt="https://encrypted-tbn2.gstatic.com/images?q=tbn:ANd9GcQQs49ZKVS2w_N34nlGecYr_WXbi2Pdb-hBEC2_yj7YZb2yOfHZ" style="position:absolute;margin-left:-20.65pt;margin-top:4.55pt;width:40.5pt;height:36.9pt;z-index:251610624;visibility:visible">
            <v:imagedata r:id="rId7" o:title=""/>
          </v:shape>
        </w:pict>
      </w:r>
      <w:r w:rsidRPr="00C57905">
        <w:rPr>
          <w:rFonts w:ascii="Hand writing Mutlu" w:hAnsi="Hand writing Mutlu" w:cs="Hand writing Mutlu"/>
          <w:sz w:val="52"/>
          <w:szCs w:val="52"/>
        </w:rPr>
        <w:t xml:space="preserve">   ey-lül   Ey-men</w:t>
      </w:r>
    </w:p>
    <w:p w:rsidR="00497AF1" w:rsidRPr="00C57905" w:rsidRDefault="00497AF1" w:rsidP="00815C05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   oy-na   oy-lum </w:t>
      </w:r>
    </w:p>
    <w:p w:rsidR="00497AF1" w:rsidRPr="00C57905" w:rsidRDefault="00497AF1" w:rsidP="00815C05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40" type="#_x0000_t75" alt="https://encrypted-tbn2.gstatic.com/images?q=tbn:ANd9GcQQs49ZKVS2w_N34nlGecYr_WXbi2Pdb-hBEC2_yj7YZb2yOfHZ" style="position:absolute;margin-left:-17.65pt;margin-top:7pt;width:40.5pt;height:36.6pt;z-index:251612672;visibility:visible">
            <v:imagedata r:id="rId7" o:title=""/>
          </v:shape>
        </w:pict>
      </w:r>
      <w:r w:rsidRPr="00C57905">
        <w:rPr>
          <w:rFonts w:ascii="Hand writing Mutlu" w:hAnsi="Hand writing Mutlu" w:cs="Hand writing Mutlu"/>
          <w:sz w:val="52"/>
          <w:szCs w:val="52"/>
        </w:rPr>
        <w:t xml:space="preserve">  uy-ku  uy-ma  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41" type="#_x0000_t75" alt="https://encrypted-tbn2.gstatic.com/images?q=tbn:ANd9GcQQs49ZKVS2w_N34nlGecYr_WXbi2Pdb-hBEC2_yj7YZb2yOfHZ" style="position:absolute;left:0;text-align:left;margin-left:-14.05pt;margin-top:9.7pt;width:40.5pt;height:36.6pt;z-index:251613696;visibility:visible">
            <v:imagedata r:id="rId7" o:title=""/>
          </v:shape>
        </w:pict>
      </w:r>
      <w:r w:rsidRPr="00C57905">
        <w:rPr>
          <w:rFonts w:ascii="Hand writing Mutlu" w:hAnsi="Hand writing Mutlu" w:cs="Hand writing Mutlu"/>
          <w:sz w:val="52"/>
          <w:szCs w:val="52"/>
        </w:rPr>
        <w:t>kay-mak   tay  kıy-ma  Ley-la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ley-lek  Ko-ray  kay-nat  may-mun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a-lay  nay-lon  kay-nar   toy </w:t>
      </w:r>
    </w:p>
    <w:p w:rsidR="00497AF1" w:rsidRPr="00C57905" w:rsidRDefault="00497AF1" w:rsidP="009B14DB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   ay-lık   ko-lay  Nu-ray  Ni-lay</w:t>
      </w:r>
    </w:p>
    <w:p w:rsidR="00497AF1" w:rsidRPr="00C57905" w:rsidRDefault="00497AF1" w:rsidP="009B14DB">
      <w:pPr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 xml:space="preserve">   ay-rı-lık  </w:t>
      </w:r>
    </w:p>
    <w:p w:rsidR="00497AF1" w:rsidRPr="00C57905" w:rsidRDefault="00497AF1" w:rsidP="009B14DB">
      <w:pPr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Resim 10" o:spid="_x0000_s1042" type="#_x0000_t75" alt="https://encrypted-tbn0.gstatic.com/images?q=tbn:ANd9GcTzTxfSQsPzJbQA3is2oHGsgIkg-jkgE3Ek2rO_6gtQmUXKnhxy" style="position:absolute;left:0;text-align:left;margin-left:464.15pt;margin-top:-3.65pt;width:56.1pt;height:159pt;z-index:251614720;visibility:visible">
            <v:imagedata r:id="rId8" o:title=""/>
          </v:shape>
        </w:pict>
      </w:r>
      <w:r w:rsidRPr="00C57905">
        <w:rPr>
          <w:rFonts w:ascii="Hand writing Mutlu" w:hAnsi="Hand writing Mutlu" w:cs="Hand writing Mutlu"/>
          <w:sz w:val="44"/>
          <w:szCs w:val="44"/>
        </w:rPr>
        <w:t>Aşağıdaki cümleleri okuyup yazalım,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*Aynur kıyma kaynat.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*Leyla uykunu al.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*Itır alay etti.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*Aytekin kaymak yer.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*Namık  matematik kolay.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*Nilay aylık kırk kek alır mı?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*Nuray ılık kına  tutar mı?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*Ayrılık kolay olur mu?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*Eylül ayna ile oynama.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Resim 13" o:spid="_x0000_s1043" type="#_x0000_t75" alt="https://encrypted-tbn1.gstatic.com/images?q=tbn:ANd9GcTjVcpTURtssdiYXrcO-fhf5Ji0iEoNwTs5eK47Hw6ZQI09Vk_Q" style="position:absolute;left:0;text-align:left;margin-left:121.55pt;margin-top:51.8pt;width:195.3pt;height:117.6pt;z-index:251615744;visibility:visible">
            <v:imagedata r:id="rId9" o:title=""/>
          </v:shape>
        </w:pict>
      </w:r>
      <w:r w:rsidRPr="00C57905">
        <w:rPr>
          <w:rFonts w:ascii="Hand writing Mutlu" w:hAnsi="Hand writing Mutlu" w:cs="Hand writing Mutlu"/>
          <w:sz w:val="52"/>
          <w:szCs w:val="52"/>
        </w:rPr>
        <w:t>*Koray  leylek  tırtılı tanır mı?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roundrect id="_x0000_s1044" style="position:absolute;left:0;text-align:left;margin-left:366.05pt;margin-top:53.95pt;width:150.6pt;height:30.6pt;z-index:251616768" arcsize="10923f">
            <v:textbox>
              <w:txbxContent>
                <w:p w:rsidR="00497AF1" w:rsidRDefault="00497AF1">
                  <w:r>
                    <w:t>Hanife İRİ  1-D Sınıf Öğrt.</w:t>
                  </w:r>
                </w:p>
              </w:txbxContent>
            </v:textbox>
          </v:roundrect>
        </w:pict>
      </w:r>
      <w:r w:rsidRPr="00C57905">
        <w:rPr>
          <w:rFonts w:ascii="Hand writing Mutlu" w:hAnsi="Hand writing Mutlu" w:cs="Hand writing Mutlu"/>
          <w:sz w:val="52"/>
          <w:szCs w:val="52"/>
        </w:rPr>
        <w:t xml:space="preserve"> 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roundrect id="_x0000_s1045" style="position:absolute;left:0;text-align:left;margin-left:180.65pt;margin-top:34.75pt;width:58.2pt;height:46.8pt;z-index:25162291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7B7693" w:rsidRDefault="00497AF1" w:rsidP="007B7693">
                  <w:pPr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  <w:t>y</w:t>
                  </w:r>
                  <w:r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left:0;text-align:left;margin-left:76.85pt;margin-top:34.75pt;width:58.2pt;height:46.8pt;z-index:25162188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7B7693" w:rsidRDefault="00497AF1">
                  <w:pPr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  <w:t>ya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left:0;text-align:left;margin-left:19.85pt;margin-top:-49.85pt;width:465.6pt;height:41.4pt;z-index:25161779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9B14DB">
                  <w:pP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</w:pP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1-D Sınıfı Okuma-Yazma Etkinliği 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 Sesi</w:t>
                  </w:r>
                </w:p>
              </w:txbxContent>
            </v:textbox>
          </v:roundrect>
        </w:pict>
      </w:r>
      <w:r w:rsidRPr="00C57905">
        <w:rPr>
          <w:rFonts w:ascii="Hand writing Mutlu" w:hAnsi="Hand writing Mutlu" w:cs="Hand writing Mutlu"/>
          <w:sz w:val="36"/>
          <w:szCs w:val="36"/>
        </w:rPr>
        <w:t>Aşağıdaki cümleleri 3-4 kez okutup yazdırınız.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8" type="#_x0000_t13" style="position:absolute;left:0;text-align:left;margin-left:142.85pt;margin-top:15.25pt;width:29.4pt;height:15.6pt;z-index:251623936" strokeweight="2.5pt">
            <v:shadow color="#868686"/>
          </v:shape>
        </w:pic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*Kaya kayak al,kay.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*Oya yarın oynayalım mı?.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*Kaya yarın yaka tak.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*Ayla yarım kıymalı ekmek ye.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*Yener yeter artık.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*Yemekte kaymak yenir mi?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*Yener o yemek kime yeter?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*Oya erken yat,erken uyan.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 w:rsidRPr="00C57905">
        <w:rPr>
          <w:rFonts w:ascii="Hand writing Mutlu" w:hAnsi="Hand writing Mutlu" w:cs="Hand writing Mutlu"/>
          <w:sz w:val="48"/>
          <w:szCs w:val="48"/>
        </w:rPr>
        <w:t>*Aynur kolyen yeni mi?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shape id="Resim 16" o:spid="_x0000_s1049" type="#_x0000_t75" alt="https://encrypted-tbn3.gstatic.com/images?q=tbn:ANd9GcQyRA5G1Spg-gVdW1Pz0R_CxH3fZ3cYf9DeE-Vhso8h5KDb6PAEFw" style="position:absolute;left:0;text-align:left;margin-left:75.35pt;margin-top:39.95pt;width:231.9pt;height:155.4pt;z-index:251618816;visibility:visible">
            <v:imagedata r:id="rId10" o:title=""/>
          </v:shape>
        </w:pict>
      </w:r>
      <w:r w:rsidRPr="00C57905">
        <w:rPr>
          <w:rFonts w:ascii="Hand writing Mutlu" w:hAnsi="Hand writing Mutlu" w:cs="Hand writing Mutlu"/>
          <w:sz w:val="48"/>
          <w:szCs w:val="48"/>
        </w:rPr>
        <w:t>*Yaren Yener</w:t>
      </w:r>
      <w:r w:rsidRPr="00C57905">
        <w:rPr>
          <w:rFonts w:ascii="Times New Roman" w:hAnsi="Times New Roman" w:cs="Times New Roman"/>
          <w:sz w:val="48"/>
          <w:szCs w:val="48"/>
        </w:rPr>
        <w:t>’</w:t>
      </w:r>
      <w:r w:rsidRPr="00C57905">
        <w:rPr>
          <w:rFonts w:ascii="Hand writing Mutlu" w:hAnsi="Hand writing Mutlu" w:cs="Hand writing Mutlu"/>
          <w:sz w:val="48"/>
          <w:szCs w:val="48"/>
        </w:rPr>
        <w:t xml:space="preserve">e yenilme. </w: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roundrect id="_x0000_s1050" style="position:absolute;left:0;text-align:left;margin-left:319.25pt;margin-top:53.8pt;width:192.6pt;height:34.8pt;z-index:251619840" arcsize="10923f" strokeweight="2.5pt">
            <v:shadow color="#868686"/>
            <v:textbox>
              <w:txbxContent>
                <w:p w:rsidR="00497AF1" w:rsidRPr="007B7693" w:rsidRDefault="00497AF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7B7693">
                    <w:rPr>
                      <w:rFonts w:ascii="Comic Sans MS" w:hAnsi="Comic Sans MS" w:cs="Comic Sans MS"/>
                      <w:sz w:val="24"/>
                      <w:szCs w:val="24"/>
                    </w:rPr>
                    <w:t>Hanife İRİ 1-D Sınıf Öğrt.</w:t>
                  </w:r>
                </w:p>
              </w:txbxContent>
            </v:textbox>
          </v:roundrect>
        </w:pic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roundrect id="_x0000_s1051" style="position:absolute;left:0;text-align:left;margin-left:174.65pt;margin-top:46.75pt;width:58.2pt;height:46.8pt;z-index:2516259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7B7693" w:rsidRDefault="00497AF1" w:rsidP="007B7693">
                  <w:pPr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  <w:t>y</w:t>
                  </w:r>
                  <w:r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  <w:t>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left:0;text-align:left;margin-left:88.85pt;margin-top:46.75pt;width:58.2pt;height:46.8pt;z-index:25162496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7B7693" w:rsidRDefault="00497AF1" w:rsidP="007B7693">
                  <w:pPr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  <w:t>y</w:t>
                  </w:r>
                  <w:r>
                    <w:rPr>
                      <w:rFonts w:ascii="Maviokul.com-Egik-bitisik" w:hAnsi="Maviokul.com-Egik-bitisik" w:cs="Maviokul.com-Egik-bitisik"/>
                      <w:sz w:val="48"/>
                      <w:szCs w:val="48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left:0;text-align:left;margin-left:26.45pt;margin-top:-45.65pt;width:465.6pt;height:41.4pt;z-index:25162086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7B7693">
                  <w:pP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</w:pP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1-D Sınıfı Okuma-Yazma Etkinliği 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 Sesi</w:t>
                  </w:r>
                </w:p>
              </w:txbxContent>
            </v:textbox>
          </v:roundrect>
        </w:pict>
      </w:r>
    </w:p>
    <w:p w:rsidR="00497AF1" w:rsidRPr="00C57905" w:rsidRDefault="00497AF1" w:rsidP="009B14DB">
      <w:pPr>
        <w:ind w:firstLine="708"/>
        <w:rPr>
          <w:rFonts w:ascii="Hand writing Mutlu" w:hAnsi="Hand writing Mutlu" w:cs="Hand writing Mutlu"/>
          <w:sz w:val="48"/>
          <w:szCs w:val="48"/>
        </w:rPr>
      </w:pP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*Kaya yeni yelek atılır mı?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*Leyla kırık aynayı yıka.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*Oya altın kolyeyi oraya koyma.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*Yener yirmi keki yer.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*Yılan  leylekten korkar.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 Aynur yeni yılı kutlar.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*Aykut kırık takımı ayır.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 Kaynar kaynar yemek yerim.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 w:rsidRPr="00C57905">
        <w:rPr>
          <w:rFonts w:ascii="Hand writing Mutlu" w:hAnsi="Hand writing Mutlu" w:cs="Hand writing Mutlu"/>
          <w:sz w:val="52"/>
          <w:szCs w:val="52"/>
        </w:rPr>
        <w:t>*Uyan artık elini yıka.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roundrect id="_x0000_s1054" style="position:absolute;left:0;text-align:left;margin-left:54.05pt;margin-top:56.3pt;width:220.8pt;height:43.8pt;z-index:251627008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497AF1" w:rsidRPr="00986C64" w:rsidRDefault="00497AF1">
                  <w:pPr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 w:rsidRPr="00986C64">
                    <w:rPr>
                      <w:rFonts w:ascii="Comic Sans MS" w:hAnsi="Comic Sans MS" w:cs="Comic Sans MS"/>
                      <w:sz w:val="36"/>
                      <w:szCs w:val="36"/>
                    </w:rPr>
                    <w:t>Okutalım-Yazdıralım.</w:t>
                  </w:r>
                </w:p>
              </w:txbxContent>
            </v:textbox>
          </v:roundrect>
        </w:pict>
      </w:r>
      <w:r w:rsidRPr="00C57905">
        <w:rPr>
          <w:rFonts w:ascii="Hand writing Mutlu" w:hAnsi="Hand writing Mutlu" w:cs="Hand writing Mutlu"/>
          <w:sz w:val="52"/>
          <w:szCs w:val="52"/>
        </w:rPr>
        <w:t>*Yeni yelek ile atkını tak.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roundrect id="_x0000_s1055" style="position:absolute;left:0;text-align:left;margin-left:337.85pt;margin-top:43.45pt;width:177.6pt;height:32.4pt;z-index:251628032" arcsize="10923f" strokeweight="1pt">
            <v:stroke dashstyle="dash"/>
            <v:shadow color="#868686"/>
            <v:textbox>
              <w:txbxContent>
                <w:p w:rsidR="00497AF1" w:rsidRDefault="00497AF1">
                  <w:r>
                    <w:t>Hanife İRİ  1-D Sınıf Öğrt.</w:t>
                  </w:r>
                </w:p>
              </w:txbxContent>
            </v:textbox>
          </v:roundrect>
        </w:pic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roundrect id="_x0000_s1056" style="position:absolute;left:0;text-align:left;margin-left:50.35pt;margin-top:-37.85pt;width:357pt;height:46.2pt;z-index:2516290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D27E6A" w:rsidRDefault="00497AF1" w:rsidP="00B050FF">
                  <w:pP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</w:pPr>
                  <w:r w:rsidRPr="00B050FF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>1-D Sınıfı Okuma-Yazma</w:t>
                  </w:r>
                  <w:r w:rsidRPr="00D27E6A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 Etkinliği</w:t>
                  </w:r>
                </w:p>
              </w:txbxContent>
            </v:textbox>
          </v:roundrect>
        </w:pic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57" type="#_x0000_t75" alt="https://encrypted-tbn2.gstatic.com/images?q=tbn:ANd9GcT9b4V2WhwJ1som6nWpVlVrbVDqWmgHObVexV9kq06LfS8nNFb4" style="position:absolute;left:0;text-align:left;margin-left:374.15pt;margin-top:24.5pt;width:105.3pt;height:65.4pt;z-index:251632128;visibility:visible">
            <v:imagedata r:id="rId11" o:title=""/>
          </v:shape>
        </w:pict>
      </w:r>
      <w:r w:rsidRPr="00C57905">
        <w:rPr>
          <w:rFonts w:ascii="Hand writing Mutlu" w:hAnsi="Hand writing Mutlu" w:cs="Hand writing Mutlu"/>
          <w:sz w:val="28"/>
          <w:szCs w:val="28"/>
        </w:rPr>
        <w:t>Görsellerdeki varlıkların isimlerini yazınız.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 id="_x0000_s1058" type="#_x0000_t75" alt="https://encrypted-tbn1.gstatic.com/images?q=tbn:ANd9GcTRf0nWEU36AebeLKsI02CIkHu3ryORSe1P8GjmSlT9Nmm3KDkqcA" style="position:absolute;left:0;text-align:left;margin-left:228.35pt;margin-top:7.1pt;width:81.9pt;height:58.8pt;z-index:251631104;visibility:visible">
            <v:imagedata r:id="rId12" o:title=""/>
          </v:shape>
        </w:pict>
      </w:r>
      <w:r>
        <w:rPr>
          <w:noProof/>
          <w:lang w:eastAsia="tr-TR"/>
        </w:rPr>
        <w:pict>
          <v:shape id="irc_mi" o:spid="_x0000_s1059" type="#_x0000_t75" alt="https://encrypted-tbn3.gstatic.com/images?q=tbn:ANd9GcTCVsEpOkuJhF3O0XTq3Usaa-LA5wRtPXfIWMKp1r5QfFkP2bp4" style="position:absolute;left:0;text-align:left;margin-left:23.75pt;margin-top:1.1pt;width:116.1pt;height:67.8pt;z-index:251630080;visibility:visible">
            <v:imagedata r:id="rId13" o:title=""/>
          </v:shape>
        </w:pic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group id="_x0000_s1060" style="position:absolute;left:0;text-align:left;margin-left:27.55pt;margin-top:45.3pt;width:106.25pt;height:32.6pt;z-index:251639296" coordorigin="1080,7020" coordsize="10286,704">
            <v:shape id="Freeform 3" o:spid="_x0000_s106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2" style="position:absolute;left:1080;top:7020;width:10286;height:704" coordorigin="1054,7115" coordsize="10286,704">
              <v:group id="Group 5" o:spid="_x0000_s1063" style="position:absolute;left:1080;top:7132;width:10260;height:652" coordorigin="751,4013" coordsize="9707,557">
                <v:rect id="Rectangle 6" o:spid="_x0000_s1064" style="position:absolute;left:751;top:4399;width:9707;height:171;visibility:visible" filled="f" strokecolor="#009dc7" strokeweight=".21847mm">
                  <v:path arrowok="t"/>
                </v:rect>
                <v:rect id="Rectangle 7" o:spid="_x0000_s1065" style="position:absolute;left:751;top:4185;width:9707;height:214;visibility:visible" filled="f" strokecolor="#009dc7" strokeweight=".21847mm">
                  <v:path arrowok="t"/>
                </v:rect>
                <v:rect id="Rectangle 8" o:spid="_x0000_s106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67" style="position:absolute;left:1054;top:7115;width:2293;height:687" coordorigin="1054,7115" coordsize="2293,687">
                <v:shape id="Freeform 10" o:spid="_x0000_s10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74" style="position:absolute;left:3162;top:7132;width:2293;height:687" coordorigin="1054,7115" coordsize="2293,687">
                <v:shape id="Freeform 17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86" style="position:absolute;left:5298;top:7122;width:2293;height:687" coordorigin="1054,7115" coordsize="2293,687">
                <v:shape id="Freeform 29" o:spid="_x0000_s10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3" style="position:absolute;left:7390;top:7132;width:2293;height:687" coordorigin="1054,7115" coordsize="2293,687">
                <v:shape id="Freeform 36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00" style="position:absolute;left:0;text-align:left;margin-left:385.45pt;margin-top:46.1pt;width:106.25pt;height:32.6pt;z-index:251641344" coordorigin="1080,7020" coordsize="10286,704">
            <v:shape id="Freeform 3" o:spid="_x0000_s110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2" style="position:absolute;left:1080;top:7020;width:10286;height:704" coordorigin="1054,7115" coordsize="10286,704">
              <v:group id="Group 5" o:spid="_x0000_s1103" style="position:absolute;left:1080;top:7132;width:10260;height:652" coordorigin="751,4013" coordsize="9707,557">
                <v:rect id="Rectangle 6" o:spid="_x0000_s1104" style="position:absolute;left:751;top:4399;width:9707;height:171;visibility:visible" filled="f" strokecolor="#009dc7" strokeweight=".21847mm">
                  <v:path arrowok="t"/>
                </v:rect>
                <v:rect id="Rectangle 7" o:spid="_x0000_s1105" style="position:absolute;left:751;top:4185;width:9707;height:214;visibility:visible" filled="f" strokecolor="#009dc7" strokeweight=".21847mm">
                  <v:path arrowok="t"/>
                </v:rect>
                <v:rect id="Rectangle 8" o:spid="_x0000_s110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07" style="position:absolute;left:1054;top:7115;width:2293;height:687" coordorigin="1054,7115" coordsize="2293,687">
                <v:shape id="Freeform 10" o:spid="_x0000_s11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14" style="position:absolute;left:3162;top:7132;width:2293;height:687" coordorigin="1054,7115" coordsize="2293,687">
                <v:shape id="Freeform 17" o:spid="_x0000_s11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6" style="position:absolute;left:5298;top:7122;width:2293;height:687" coordorigin="1054,7115" coordsize="2293,687">
                <v:shape id="Freeform 29" o:spid="_x0000_s11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3" style="position:absolute;left:7390;top:7132;width:2293;height:687" coordorigin="1054,7115" coordsize="2293,687">
                <v:shape id="Freeform 36" o:spid="_x0000_s1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40" style="position:absolute;left:0;text-align:left;margin-left:220.55pt;margin-top:47.85pt;width:106.25pt;height:32.6pt;z-index:251640320" coordorigin="1080,7020" coordsize="10286,704">
            <v:shape id="Freeform 3" o:spid="_x0000_s114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2" style="position:absolute;left:1080;top:7020;width:10286;height:704" coordorigin="1054,7115" coordsize="10286,704">
              <v:group id="Group 5" o:spid="_x0000_s1143" style="position:absolute;left:1080;top:7132;width:10260;height:652" coordorigin="751,4013" coordsize="9707,557">
                <v:rect id="Rectangle 6" o:spid="_x0000_s1144" style="position:absolute;left:751;top:4399;width:9707;height:171;visibility:visible" filled="f" strokecolor="#009dc7" strokeweight=".21847mm">
                  <v:path arrowok="t"/>
                </v:rect>
                <v:rect id="Rectangle 7" o:spid="_x0000_s1145" style="position:absolute;left:751;top:4185;width:9707;height:214;visibility:visible" filled="f" strokecolor="#009dc7" strokeweight=".21847mm">
                  <v:path arrowok="t"/>
                </v:rect>
                <v:rect id="Rectangle 8" o:spid="_x0000_s114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47" style="position:absolute;left:1054;top:7115;width:2293;height:687" coordorigin="1054,7115" coordsize="2293,687">
                <v:shape id="Freeform 10" o:spid="_x0000_s11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54" style="position:absolute;left:3162;top:7132;width:2293;height:687" coordorigin="1054,7115" coordsize="2293,687">
                <v:shape id="Freeform 17" o:spid="_x0000_s11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6" style="position:absolute;left:5298;top:7122;width:2293;height:687" coordorigin="1054,7115" coordsize="2293,687">
                <v:shape id="Freeform 29" o:spid="_x0000_s11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3" style="position:absolute;left:7390;top:7132;width:2293;height:687" coordorigin="1054,7115" coordsize="2293,687">
                <v:shape id="Freeform 36" o:spid="_x0000_s11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C57905">
        <w:rPr>
          <w:rFonts w:ascii="Hand writing Mutlu" w:hAnsi="Hand writing Mutlu" w:cs="Hand writing Mutlu"/>
          <w:sz w:val="52"/>
          <w:szCs w:val="52"/>
        </w:rPr>
        <w:t xml:space="preserve">              </w: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180" type="#_x0000_t75" alt="http://t0.gstatic.com/images?q=tbn:ANd9GcSx3qlAdX8L3vYcoIn-ynI1T0Ggm7AVSVQwN4vCnBoTCNPQe6oZ" href="http://www.google.com.tr/imgres?q=maymun+boyama&amp;hl=tr&amp;safe=active&amp;sa=X&amp;biw=1024&amp;bih=616&amp;tbm=isch&amp;prmd=imvns&amp;tbnid=-a7EhGYgMIBqiM:&amp;imgrefurl=http://www.onceokuloncesi.com/cok-irin-maymun-boyamalar-t11755.html&amp;docid=1XbZpyzTjfys_M&amp;imgurl=http://www.onceokuloncesi.com/imagehosting/404a7ea2e14d02e.gif&amp;w=567&amp;h=655&amp;ei=0qHUTt-hBMP_-gbl_aHyDg&amp;zoom" style="position:absolute;left:0;text-align:left;margin-left:384.65pt;margin-top:42.15pt;width:89.1pt;height:84pt;z-index:251636224;visibility:visible" o:button="t">
            <v:fill o:detectmouseclick="t"/>
            <v:imagedata r:id="rId14" o:title=""/>
          </v:shape>
        </w:pict>
      </w:r>
    </w:p>
    <w:p w:rsidR="00497AF1" w:rsidRPr="00C57905" w:rsidRDefault="00497AF1" w:rsidP="00D27E6A">
      <w:pPr>
        <w:ind w:firstLine="708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rg_hi" o:spid="_x0000_s1181" type="#_x0000_t75" alt="http://t3.gstatic.com/images?q=tbn:ANd9GcRnV2pGY4aB7jvi9lCQyy1VZ1ir_fx1tleG9jhI38XAqgYveOIIlA" href="http://www.google.com.tr/imgres?q=kaykay+boyama&amp;hl=tr&amp;safe=active&amp;biw=1024&amp;bih=616&amp;tbm=isch&amp;tbnid=BukPo_7dqMxeWM:&amp;imgrefurl=http://www.forumacil.com/cocuk-cizimleri-yazilar/228961-kaykay-boyama-sayfalari-bisiklet-boyama-sayfalari.html&amp;docid=dJ5XPvKtXPeM-M&amp;imgurl=http://frmacil.com/images/854b60296f.bmp&amp;w=300&amp;h=138&amp;ei=J6DUTp-bCujb4QT3svzHAQ&amp;zoom" style="position:absolute;left:0;text-align:left;margin-left:200.75pt;margin-top:25.1pt;width:103.5pt;height:47.4pt;z-index:251635200;visibility:visible" o:button="t">
            <v:fill o:detectmouseclick="t"/>
            <v:imagedata r:id="rId15" o:title=""/>
          </v:shape>
        </w:pict>
      </w:r>
      <w:r>
        <w:rPr>
          <w:noProof/>
          <w:lang w:eastAsia="tr-TR"/>
        </w:rPr>
        <w:pict>
          <v:oval id="_x0000_s1182" style="position:absolute;left:0;text-align:left;margin-left:31.25pt;margin-top:9.15pt;width:83.4pt;height:65.4pt;z-index:251634176" strokeweight="5pt">
            <v:stroke linestyle="thickThin"/>
            <v:shadow color="#868686"/>
            <v:textbox>
              <w:txbxContent>
                <w:p w:rsidR="00497AF1" w:rsidRPr="00B050FF" w:rsidRDefault="00497AF1">
                  <w:pPr>
                    <w:rPr>
                      <w:rFonts w:ascii="Maviokul.com-Egik-bitisik" w:hAnsi="Maviokul.com-Egik-bitisik" w:cs="Maviokul.com-Egik-bitisik"/>
                      <w:sz w:val="56"/>
                      <w:szCs w:val="56"/>
                    </w:rPr>
                  </w:pPr>
                  <w:r w:rsidRPr="00B050FF">
                    <w:rPr>
                      <w:rFonts w:ascii="Maviokul.com-Egik-bitisik" w:hAnsi="Maviokul.com-Egik-bitisik" w:cs="Maviokul.com-Egik-bitisik"/>
                      <w:sz w:val="56"/>
                      <w:szCs w:val="56"/>
                    </w:rPr>
                    <w:t>20</w:t>
                  </w:r>
                </w:p>
              </w:txbxContent>
            </v:textbox>
          </v:oval>
        </w:pict>
      </w:r>
      <w:r w:rsidRPr="00C57905">
        <w:rPr>
          <w:rFonts w:ascii="Hand writing Mutlu" w:hAnsi="Hand writing Mutlu" w:cs="Hand writing Mutlu"/>
          <w:sz w:val="52"/>
          <w:szCs w:val="52"/>
        </w:rPr>
        <w:t xml:space="preserve">            </w:t>
      </w:r>
    </w:p>
    <w:p w:rsidR="00497AF1" w:rsidRPr="00C57905" w:rsidRDefault="00497AF1" w:rsidP="0072681C">
      <w:pPr>
        <w:jc w:val="right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group id="_x0000_s1183" style="position:absolute;left:0;text-align:left;margin-left:214.55pt;margin-top:26.35pt;width:106.25pt;height:32.6pt;z-index:251643392" coordorigin="1080,7020" coordsize="10286,704">
            <v:shape id="Freeform 3" o:spid="_x0000_s11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5" style="position:absolute;left:1080;top:7020;width:10286;height:704" coordorigin="1054,7115" coordsize="10286,704">
              <v:group id="Group 5" o:spid="_x0000_s1186" style="position:absolute;left:1080;top:7132;width:10260;height:652" coordorigin="751,4013" coordsize="9707,557">
                <v:rect id="Rectangle 6" o:spid="_x0000_s1187" style="position:absolute;left:751;top:4399;width:9707;height:171;visibility:visible" filled="f" strokecolor="#009dc7" strokeweight=".21847mm">
                  <v:path arrowok="t"/>
                </v:rect>
                <v:rect id="Rectangle 7" o:spid="_x0000_s1188" style="position:absolute;left:751;top:4185;width:9707;height:214;visibility:visible" filled="f" strokecolor="#009dc7" strokeweight=".21847mm">
                  <v:path arrowok="t"/>
                </v:rect>
                <v:rect id="Rectangle 8" o:spid="_x0000_s11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0" style="position:absolute;left:1054;top:7115;width:2293;height:687" coordorigin="1054,7115" coordsize="2293,687">
                <v:shape id="Freeform 10" o:spid="_x0000_s11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97" style="position:absolute;left:3162;top:7132;width:2293;height:687" coordorigin="1054,7115" coordsize="2293,687">
                <v:shape id="Freeform 17" o:spid="_x0000_s1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09" style="position:absolute;left:5298;top:7122;width:2293;height:687" coordorigin="1054,7115" coordsize="2293,687">
                <v:shape id="Freeform 29" o:spid="_x0000_s12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6" style="position:absolute;left:7390;top:7132;width:2293;height:687" coordorigin="1054,7115" coordsize="2293,687">
                <v:shape id="Freeform 36" o:spid="_x0000_s1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23" style="position:absolute;left:0;text-align:left;margin-left:375.7pt;margin-top:26.8pt;width:106.25pt;height:32.6pt;z-index:251644416" coordorigin="1080,7020" coordsize="10286,704">
            <v:shape id="Freeform 3" o:spid="_x0000_s122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5" style="position:absolute;left:1080;top:7020;width:10286;height:704" coordorigin="1054,7115" coordsize="10286,704">
              <v:group id="Group 5" o:spid="_x0000_s1226" style="position:absolute;left:1080;top:7132;width:10260;height:652" coordorigin="751,4013" coordsize="9707,557">
                <v:rect id="Rectangle 6" o:spid="_x0000_s1227" style="position:absolute;left:751;top:4399;width:9707;height:171;visibility:visible" filled="f" strokecolor="#009dc7" strokeweight=".21847mm">
                  <v:path arrowok="t"/>
                </v:rect>
                <v:rect id="Rectangle 7" o:spid="_x0000_s1228" style="position:absolute;left:751;top:4185;width:9707;height:214;visibility:visible" filled="f" strokecolor="#009dc7" strokeweight=".21847mm">
                  <v:path arrowok="t"/>
                </v:rect>
                <v:rect id="Rectangle 8" o:spid="_x0000_s122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0" style="position:absolute;left:1054;top:7115;width:2293;height:687" coordorigin="1054,7115" coordsize="2293,687">
                <v:shape id="Freeform 10" o:spid="_x0000_s12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37" style="position:absolute;left:3162;top:7132;width:2293;height:687" coordorigin="1054,7115" coordsize="2293,687">
                <v:shape id="Freeform 17" o:spid="_x0000_s12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49" style="position:absolute;left:5298;top:7122;width:2293;height:687" coordorigin="1054,7115" coordsize="2293,687">
                <v:shape id="Freeform 29" o:spid="_x0000_s12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6" style="position:absolute;left:7390;top:7132;width:2293;height:687" coordorigin="1054,7115" coordsize="2293,687">
                <v:shape id="Freeform 36" o:spid="_x0000_s12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63" style="position:absolute;left:0;text-align:left;margin-left:22.25pt;margin-top:30pt;width:106.25pt;height:32.6pt;z-index:251642368" coordorigin="1080,7020" coordsize="10286,704">
            <v:shape id="Freeform 3" o:spid="_x0000_s126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5" style="position:absolute;left:1080;top:7020;width:10286;height:704" coordorigin="1054,7115" coordsize="10286,704">
              <v:group id="Group 5" o:spid="_x0000_s1266" style="position:absolute;left:1080;top:7132;width:10260;height:652" coordorigin="751,4013" coordsize="9707,557">
                <v:rect id="Rectangle 6" o:spid="_x0000_s1267" style="position:absolute;left:751;top:4399;width:9707;height:171;visibility:visible" filled="f" strokecolor="#009dc7" strokeweight=".21847mm">
                  <v:path arrowok="t"/>
                </v:rect>
                <v:rect id="Rectangle 7" o:spid="_x0000_s1268" style="position:absolute;left:751;top:4185;width:9707;height:214;visibility:visible" filled="f" strokecolor="#009dc7" strokeweight=".21847mm">
                  <v:path arrowok="t"/>
                </v:rect>
                <v:rect id="Rectangle 8" o:spid="_x0000_s126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0" style="position:absolute;left:1054;top:7115;width:2293;height:687" coordorigin="1054,7115" coordsize="2293,687">
                <v:shape id="Freeform 10" o:spid="_x0000_s12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77" style="position:absolute;left:3162;top:7132;width:2293;height:687" coordorigin="1054,7115" coordsize="2293,687">
                <v:shape id="Freeform 17" o:spid="_x0000_s12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89" style="position:absolute;left:5298;top:7122;width:2293;height:687" coordorigin="1054,7115" coordsize="2293,687">
                <v:shape id="Freeform 29" o:spid="_x0000_s12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6" style="position:absolute;left:7390;top:7132;width:2293;height:687" coordorigin="1054,7115" coordsize="2293,687">
                <v:shape id="Freeform 36" o:spid="_x0000_s12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97AF1" w:rsidRPr="00C57905" w:rsidRDefault="00497AF1" w:rsidP="0072681C">
      <w:pPr>
        <w:jc w:val="right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group id="_x0000_s1303" style="position:absolute;left:0;text-align:left;margin-left:376.15pt;margin-top:139.2pt;width:106.25pt;height:32.6pt;z-index:251647488" coordorigin="1080,7020" coordsize="10286,704">
            <v:shape id="Freeform 3" o:spid="_x0000_s130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5" style="position:absolute;left:1080;top:7020;width:10286;height:704" coordorigin="1054,7115" coordsize="10286,704">
              <v:group id="Group 5" o:spid="_x0000_s1306" style="position:absolute;left:1080;top:7132;width:10260;height:652" coordorigin="751,4013" coordsize="9707,557">
                <v:rect id="Rectangle 6" o:spid="_x0000_s1307" style="position:absolute;left:751;top:4399;width:9707;height:171;visibility:visible" filled="f" strokecolor="#009dc7" strokeweight=".21847mm">
                  <v:path arrowok="t"/>
                </v:rect>
                <v:rect id="Rectangle 7" o:spid="_x0000_s1308" style="position:absolute;left:751;top:4185;width:9707;height:214;visibility:visible" filled="f" strokecolor="#009dc7" strokeweight=".21847mm">
                  <v:path arrowok="t"/>
                </v:rect>
                <v:rect id="Rectangle 8" o:spid="_x0000_s130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0" style="position:absolute;left:1054;top:7115;width:2293;height:687" coordorigin="1054,7115" coordsize="2293,687">
                <v:shape id="Freeform 10" o:spid="_x0000_s13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17" style="position:absolute;left:3162;top:7132;width:2293;height:687" coordorigin="1054,7115" coordsize="2293,687">
                <v:shape id="Freeform 17" o:spid="_x0000_s13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29" style="position:absolute;left:5298;top:7122;width:2293;height:687" coordorigin="1054,7115" coordsize="2293,687">
                <v:shape id="Freeform 29" o:spid="_x0000_s13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6" style="position:absolute;left:7390;top:7132;width:2293;height:687" coordorigin="1054,7115" coordsize="2293,687">
                <v:shape id="Freeform 36" o:spid="_x0000_s13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43" style="position:absolute;left:0;text-align:left;margin-left:201.15pt;margin-top:138.4pt;width:106.25pt;height:32.6pt;z-index:251646464" coordorigin="1080,7020" coordsize="10286,704">
            <v:shape id="Freeform 3" o:spid="_x0000_s134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5" style="position:absolute;left:1080;top:7020;width:10286;height:704" coordorigin="1054,7115" coordsize="10286,704">
              <v:group id="Group 5" o:spid="_x0000_s1346" style="position:absolute;left:1080;top:7132;width:10260;height:652" coordorigin="751,4013" coordsize="9707,557">
                <v:rect id="Rectangle 6" o:spid="_x0000_s1347" style="position:absolute;left:751;top:4399;width:9707;height:171;visibility:visible" filled="f" strokecolor="#009dc7" strokeweight=".21847mm">
                  <v:path arrowok="t"/>
                </v:rect>
                <v:rect id="Rectangle 7" o:spid="_x0000_s1348" style="position:absolute;left:751;top:4185;width:9707;height:214;visibility:visible" filled="f" strokecolor="#009dc7" strokeweight=".21847mm">
                  <v:path arrowok="t"/>
                </v:rect>
                <v:rect id="Rectangle 8" o:spid="_x0000_s134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0" style="position:absolute;left:1054;top:7115;width:2293;height:687" coordorigin="1054,7115" coordsize="2293,687">
                <v:shape id="Freeform 10" o:spid="_x0000_s13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57" style="position:absolute;left:3162;top:7132;width:2293;height:687" coordorigin="1054,7115" coordsize="2293,687">
                <v:shape id="Freeform 17" o:spid="_x0000_s13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9" style="position:absolute;left:5298;top:7122;width:2293;height:687" coordorigin="1054,7115" coordsize="2293,687">
                <v:shape id="Freeform 29" o:spid="_x0000_s13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6" style="position:absolute;left:7390;top:7132;width:2293;height:687" coordorigin="1054,7115" coordsize="2293,687">
                <v:shape id="Freeform 36" o:spid="_x0000_s13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83" style="position:absolute;left:0;text-align:left;margin-left:22.7pt;margin-top:140pt;width:106.25pt;height:32.6pt;z-index:251645440" coordorigin="1080,7020" coordsize="10286,704">
            <v:shape id="Freeform 3" o:spid="_x0000_s13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5" style="position:absolute;left:1080;top:7020;width:10286;height:704" coordorigin="1054,7115" coordsize="10286,704">
              <v:group id="Group 5" o:spid="_x0000_s1386" style="position:absolute;left:1080;top:7132;width:10260;height:652" coordorigin="751,4013" coordsize="9707,557">
                <v:rect id="Rectangle 6" o:spid="_x0000_s1387" style="position:absolute;left:751;top:4399;width:9707;height:171;visibility:visible" filled="f" strokecolor="#009dc7" strokeweight=".21847mm">
                  <v:path arrowok="t"/>
                </v:rect>
                <v:rect id="Rectangle 7" o:spid="_x0000_s1388" style="position:absolute;left:751;top:4185;width:9707;height:214;visibility:visible" filled="f" strokecolor="#009dc7" strokeweight=".21847mm">
                  <v:path arrowok="t"/>
                </v:rect>
                <v:rect id="Rectangle 8" o:spid="_x0000_s13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90" style="position:absolute;left:1054;top:7115;width:2293;height:687" coordorigin="1054,7115" coordsize="2293,687">
                <v:shape id="Freeform 10" o:spid="_x0000_s13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7" style="position:absolute;left:3162;top:7132;width:2293;height:687" coordorigin="1054,7115" coordsize="2293,687">
                <v:shape id="Freeform 17" o:spid="_x0000_s13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9" style="position:absolute;left:5298;top:7122;width:2293;height:687" coordorigin="1054,7115" coordsize="2293,687">
                <v:shape id="Freeform 29" o:spid="_x0000_s1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6" style="position:absolute;left:7390;top:7132;width:2293;height:687" coordorigin="1054,7115" coordsize="2293,687">
                <v:shape id="Freeform 36" o:spid="_x0000_s14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23" type="#_x0000_t75" alt="http://www.kidsnet.at/Gifs/Schlange.gif" style="position:absolute;left:0;text-align:left;margin-left:384.35pt;margin-top:46.15pt;width:73.5pt;height:46.2pt;z-index:251633152;visibility:visible">
            <v:imagedata r:id="rId16" o:title=""/>
          </v:shape>
        </w:pict>
      </w:r>
      <w:r>
        <w:rPr>
          <w:noProof/>
          <w:lang w:eastAsia="tr-TR"/>
        </w:rPr>
        <w:pict>
          <v:shape id="il_fi" o:spid="_x0000_s1424" type="#_x0000_t75" alt="http://cocuklaricin.net/hikayeler_res/res_hikayeler/6.gif" style="position:absolute;left:0;text-align:left;margin-left:31.55pt;margin-top:26.95pt;width:69.9pt;height:105pt;z-index:251637248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425" type="#_x0000_t75" alt="https://encrypted-tbn0.gstatic.com/images?q=tbn:ANd9GcSyRa8YYuDX4FDANB6W-qgAIKsZLYS14XZ3uCI6_ULuLz4S5hUC" style="position:absolute;left:0;text-align:left;margin-left:200.75pt;margin-top:26.95pt;width:93.3pt;height:93pt;z-index:251638272;visibility:visible">
            <v:imagedata r:id="rId18" o:title=""/>
          </v:shape>
        </w:pict>
      </w:r>
    </w:p>
    <w:p w:rsidR="00497AF1" w:rsidRPr="00C57905" w:rsidRDefault="00497AF1" w:rsidP="00A149EE">
      <w:pPr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A149EE">
      <w:pPr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A149EE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roundrect id="_x0000_s1426" style="position:absolute;margin-left:26.35pt;margin-top:23.7pt;width:481.25pt;height:241.2pt;z-index:251648512" arcsize="10923f" strokeweight="2.5pt">
            <v:shadow color="#868686"/>
            <v:textbox>
              <w:txbxContent>
                <w:p w:rsidR="00497AF1" w:rsidRPr="0072681C" w:rsidRDefault="00497AF1">
                  <w:pP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</w:pPr>
                  <w:r w:rsidRPr="0072681C"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Kaya</w:t>
                  </w: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 xml:space="preserve">- Amanya-Kıyma-Leylek-Leyla-Ankara-Türkiye-maymun-yelek-Eray-Mantı-Malatya-Ayı-kolye-toka-Kars-Aylin-mont-roka-Tokat-Yılan-Konya-Ayna-Yaren-Amasya-Yatak-Koltuk-Kantar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 xml:space="preserve"> Menemen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 xml:space="preserve"> Romanya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Maviokul.com-Egik-bitisik" w:hAnsi="Maviokul.com-Egik-bitisik" w:cs="Maviokul.com-Egik-bitisik"/>
                      <w:sz w:val="40"/>
                      <w:szCs w:val="40"/>
                    </w:rPr>
                    <w:t>Alanya-Tay-Ekmek</w:t>
                  </w:r>
                </w:p>
                <w:p w:rsidR="00497AF1" w:rsidRDefault="00497AF1"/>
              </w:txbxContent>
            </v:textbox>
          </v:roundrect>
        </w:pict>
      </w:r>
    </w:p>
    <w:p w:rsidR="00497AF1" w:rsidRPr="00C57905" w:rsidRDefault="00497AF1" w:rsidP="00A149EE">
      <w:pPr>
        <w:jc w:val="right"/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A149EE">
      <w:pPr>
        <w:jc w:val="right"/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A149EE">
      <w:pPr>
        <w:jc w:val="right"/>
        <w:rPr>
          <w:rFonts w:ascii="Hand writing Mutlu" w:hAnsi="Hand writing Mutlu" w:cs="Hand writing Mutlu"/>
          <w:sz w:val="52"/>
          <w:szCs w:val="52"/>
        </w:rPr>
      </w:pPr>
    </w:p>
    <w:p w:rsidR="00497AF1" w:rsidRPr="00C57905" w:rsidRDefault="00497AF1" w:rsidP="00A149EE">
      <w:pPr>
        <w:tabs>
          <w:tab w:val="left" w:pos="432"/>
        </w:tabs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27" type="#_x0000_t32" style="position:absolute;margin-left:531.05pt;margin-top:13.15pt;width:3pt;height:197.4pt;z-index:251657728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28" type="#_x0000_t32" style="position:absolute;margin-left:-4.75pt;margin-top:16.2pt;width:3pt;height:194.4pt;z-index:251656704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roundrect id="_x0000_s1429" style="position:absolute;margin-left:119.15pt;margin-top:-52.25pt;width:238.2pt;height:34.2pt;z-index:251649536" arcsize="10923f" strokeweight="5pt">
            <v:stroke linestyle="thickThin"/>
            <v:shadow color="#868686"/>
            <v:textbox style="mso-next-textbox:#_x0000_s1429">
              <w:txbxContent>
                <w:p w:rsidR="00497AF1" w:rsidRPr="00A149EE" w:rsidRDefault="00497AF1">
                  <w:pPr>
                    <w:rPr>
                      <w:rFonts w:ascii="Comic Sans MS" w:hAnsi="Comic Sans MS" w:cs="Comic Sans MS"/>
                    </w:rPr>
                  </w:pPr>
                  <w:r w:rsidRPr="00A149EE">
                    <w:rPr>
                      <w:rFonts w:ascii="Comic Sans MS" w:hAnsi="Comic Sans MS" w:cs="Comic Sans MS"/>
                    </w:rPr>
                    <w:t>Aşağıdaki kelimeleri tabloya yerleştirelim.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430" type="#_x0000_t32" style="position:absolute;margin-left:444.05pt;margin-top:8.95pt;width:3pt;height:201.6pt;z-index:251653632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1" type="#_x0000_t32" style="position:absolute;margin-left:328.55pt;margin-top:8.95pt;width:3pt;height:201.6pt;z-index:251652608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2" type="#_x0000_t32" style="position:absolute;margin-left:204.05pt;margin-top:13.15pt;width:3pt;height:197.4pt;z-index:251651584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3" type="#_x0000_t32" style="position:absolute;margin-left:84.65pt;margin-top:16.15pt;width:3pt;height:194.4pt;z-index:251650560" o:connectortype="straight" strokeweight="2.5pt">
            <v:shadow color="#868686"/>
          </v:shape>
        </w:pict>
      </w:r>
      <w:r w:rsidRPr="00C57905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İnsan     Şehir/Ülke     Hayvan    Eşya /Takı     Yiyecek </w:t>
      </w:r>
    </w:p>
    <w:p w:rsidR="00497AF1" w:rsidRPr="00C57905" w:rsidRDefault="00497AF1" w:rsidP="00A149EE">
      <w:pPr>
        <w:tabs>
          <w:tab w:val="left" w:pos="432"/>
        </w:tabs>
        <w:rPr>
          <w:rFonts w:ascii="Hand writing Mutlu" w:hAnsi="Hand writing Mutlu" w:cs="Hand writing Mutlu"/>
          <w:sz w:val="32"/>
          <w:szCs w:val="32"/>
        </w:rPr>
      </w:pPr>
      <w:r>
        <w:rPr>
          <w:noProof/>
          <w:lang w:eastAsia="tr-TR"/>
        </w:rPr>
        <w:pict>
          <v:shape id="_x0000_s1434" type="#_x0000_t32" style="position:absolute;margin-left:-1.75pt;margin-top:178.25pt;width:538.8pt;height:0;z-index:251655680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5" type="#_x0000_t32" style="position:absolute;margin-left:-4.75pt;margin-top:29.45pt;width:530.4pt;height:1.2pt;z-index:251654656" o:connectortype="straight" strokeweight="2.5pt">
            <v:shadow color="#868686"/>
          </v:shape>
        </w:pic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 </w:t>
      </w:r>
      <w:r w:rsidRPr="00C57905">
        <w:rPr>
          <w:rFonts w:ascii="Hand writing Mutlu" w:hAnsi="Hand writing Mutlu" w:cs="Hand writing Mutlu"/>
          <w:sz w:val="32"/>
          <w:szCs w:val="32"/>
        </w:rPr>
        <w:t>İsimleri     İsimleri         İsimleri          İsimleri      İsimleri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2"/>
          <w:szCs w:val="32"/>
        </w:rPr>
      </w:pPr>
    </w:p>
    <w:p w:rsidR="00497AF1" w:rsidRPr="00C57905" w:rsidRDefault="00497AF1" w:rsidP="00782F88">
      <w:pPr>
        <w:rPr>
          <w:rFonts w:ascii="Hand writing Mutlu" w:hAnsi="Hand writing Mutlu" w:cs="Hand writing Mutlu"/>
          <w:sz w:val="32"/>
          <w:szCs w:val="32"/>
        </w:rPr>
      </w:pPr>
    </w:p>
    <w:p w:rsidR="00497AF1" w:rsidRPr="00C57905" w:rsidRDefault="00497AF1" w:rsidP="00782F88">
      <w:pPr>
        <w:rPr>
          <w:rFonts w:ascii="Hand writing Mutlu" w:hAnsi="Hand writing Mutlu" w:cs="Hand writing Mutlu"/>
          <w:sz w:val="32"/>
          <w:szCs w:val="32"/>
        </w:rPr>
      </w:pPr>
    </w:p>
    <w:p w:rsidR="00497AF1" w:rsidRPr="00C57905" w:rsidRDefault="00497AF1" w:rsidP="00782F88">
      <w:pPr>
        <w:rPr>
          <w:rFonts w:ascii="Hand writing Mutlu" w:hAnsi="Hand writing Mutlu" w:cs="Hand writing Mutlu"/>
          <w:sz w:val="32"/>
          <w:szCs w:val="32"/>
        </w:rPr>
      </w:pP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roundrect id="_x0000_s1436" style="position:absolute;margin-left:223.25pt;margin-top:37.45pt;width:108.3pt;height:33.6pt;z-index:251660800" arcsize="10923f" strokeweight="2.5pt">
            <v:shadow color="#868686"/>
            <v:textbox>
              <w:txbxContent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>marketten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437" type="#_x0000_t75" alt="https://encrypted-tbn2.gstatic.com/images?q=tbn:ANd9GcTig6Rfjp4adRZGSx6iTl1DemIBr9IfCol7DzIkykI6NlYL1jMQ" style="position:absolute;margin-left:-18.25pt;margin-top:36.85pt;width:155.1pt;height:126.6pt;z-index:251658752;visibility:visible">
            <v:imagedata r:id="rId19" o:title=""/>
          </v:shape>
        </w:pict>
      </w:r>
      <w:r w:rsidRPr="00C57905">
        <w:rPr>
          <w:rFonts w:ascii="Hand writing Mutlu" w:hAnsi="Hand writing Mutlu" w:cs="Hand writing Mutlu"/>
          <w:sz w:val="36"/>
          <w:szCs w:val="36"/>
        </w:rPr>
        <w:t>Aşağıdaki Cümleleri Yandaki Kelimelerle Tamamlayalım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 id="_x0000_s1438" type="#_x0000_t32" style="position:absolute;margin-left:424.85pt;margin-top:37.1pt;width:31.8pt;height:93pt;flip:y;z-index:251661824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9" type="#_x0000_t32" style="position:absolute;margin-left:337.25pt;margin-top:28.7pt;width:119.4pt;height:8.4pt;flip:x y;z-index:251662848" o:connectortype="straight" strokeweight="2.5pt">
            <v:stroke endarrow="block"/>
            <v:shadow color="#868686"/>
          </v:shape>
        </w:pic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                    Eray </w:t>
      </w:r>
      <w:r w:rsidRPr="00C57905">
        <w:rPr>
          <w:rFonts w:ascii="Times New Roman" w:hAnsi="Times New Roman" w:cs="Times New Roman"/>
          <w:sz w:val="36"/>
          <w:szCs w:val="36"/>
        </w:rPr>
        <w:t>…………………</w:t>
      </w:r>
      <w:r w:rsidRPr="00C57905">
        <w:rPr>
          <w:rFonts w:ascii="Hand writing Mutlu" w:hAnsi="Hand writing Mutlu" w:cs="Hand writing Mutlu"/>
          <w:sz w:val="36"/>
          <w:szCs w:val="36"/>
        </w:rPr>
        <w:t>.   kıyma alır.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 xml:space="preserve">                    Yaren yeni </w:t>
      </w:r>
      <w:r w:rsidRPr="00C57905">
        <w:rPr>
          <w:rFonts w:ascii="Times New Roman" w:hAnsi="Times New Roman" w:cs="Times New Roman"/>
          <w:sz w:val="36"/>
          <w:szCs w:val="36"/>
        </w:rPr>
        <w:t>…………</w:t>
      </w:r>
      <w:r w:rsidRPr="00C57905">
        <w:rPr>
          <w:rFonts w:ascii="Hand writing Mutlu" w:hAnsi="Hand writing Mutlu" w:cs="Hand writing Mutlu"/>
          <w:sz w:val="36"/>
          <w:szCs w:val="36"/>
        </w:rPr>
        <w:t>. takar.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 xml:space="preserve">                   Koray </w:t>
      </w:r>
      <w:r w:rsidRPr="00C57905">
        <w:rPr>
          <w:rFonts w:ascii="Times New Roman" w:hAnsi="Times New Roman" w:cs="Times New Roman"/>
          <w:sz w:val="36"/>
          <w:szCs w:val="36"/>
        </w:rPr>
        <w:t>…………</w: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 yelek atar.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roundrect id="_x0000_s1440" style="position:absolute;margin-left:314.45pt;margin-top:3.2pt;width:132.6pt;height:355.2pt;z-index:251659776" arcsize="10923f" strokeweight="2.5pt">
            <v:shadow color="#868686"/>
            <v:textbox>
              <w:txbxContent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 xml:space="preserve">Mantı 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Kına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Yirmi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Tırtılı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Yıkar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Yırtık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Yılanı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Marketten</w:t>
                  </w:r>
                </w:p>
                <w:p w:rsidR="00497AF1" w:rsidRPr="000F6904" w:rsidRDefault="00497AF1">
                  <w:pPr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 w:cs="Maviokul.com-Egik-bitisik"/>
                      <w:b/>
                      <w:bCs/>
                      <w:sz w:val="32"/>
                      <w:szCs w:val="32"/>
                    </w:rPr>
                    <w:t>kolye</w:t>
                  </w:r>
                </w:p>
              </w:txbxContent>
            </v:textbox>
          </v:roundrect>
        </w:pic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İlkay etli </w:t>
      </w:r>
      <w:r w:rsidRPr="00C57905">
        <w:rPr>
          <w:rFonts w:ascii="Times New Roman" w:hAnsi="Times New Roman" w:cs="Times New Roman"/>
          <w:sz w:val="36"/>
          <w:szCs w:val="36"/>
        </w:rPr>
        <w:t>…………</w: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 yer.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 xml:space="preserve">Kartal </w:t>
      </w:r>
      <w:r w:rsidRPr="00C57905">
        <w:rPr>
          <w:rFonts w:ascii="Times New Roman" w:hAnsi="Times New Roman" w:cs="Times New Roman"/>
          <w:sz w:val="36"/>
          <w:szCs w:val="36"/>
        </w:rPr>
        <w:t>……………</w:t>
      </w:r>
      <w:r w:rsidRPr="00C57905">
        <w:rPr>
          <w:rFonts w:ascii="Hand writing Mutlu" w:hAnsi="Hand writing Mutlu" w:cs="Hand writing Mutlu"/>
          <w:sz w:val="36"/>
          <w:szCs w:val="36"/>
        </w:rPr>
        <w:t>.. yakalar.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 xml:space="preserve">Kaya elini </w:t>
      </w:r>
      <w:r w:rsidRPr="00C57905">
        <w:rPr>
          <w:rFonts w:ascii="Times New Roman" w:hAnsi="Times New Roman" w:cs="Times New Roman"/>
          <w:sz w:val="36"/>
          <w:szCs w:val="36"/>
        </w:rPr>
        <w:t>……………</w:t>
      </w:r>
      <w:r w:rsidRPr="00C57905">
        <w:rPr>
          <w:rFonts w:ascii="Hand writing Mutlu" w:hAnsi="Hand writing Mutlu" w:cs="Hand writing Mutlu"/>
          <w:sz w:val="36"/>
          <w:szCs w:val="36"/>
        </w:rPr>
        <w:t>..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 xml:space="preserve">Oya eline </w:t>
      </w:r>
      <w:r w:rsidRPr="00C57905">
        <w:rPr>
          <w:rFonts w:ascii="Times New Roman" w:hAnsi="Times New Roman" w:cs="Times New Roman"/>
          <w:sz w:val="36"/>
          <w:szCs w:val="36"/>
        </w:rPr>
        <w:t>…………</w: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 yakar.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 xml:space="preserve">Aynur  </w:t>
      </w:r>
      <w:r w:rsidRPr="00C57905">
        <w:rPr>
          <w:rFonts w:ascii="Times New Roman" w:hAnsi="Times New Roman" w:cs="Times New Roman"/>
          <w:sz w:val="36"/>
          <w:szCs w:val="36"/>
        </w:rPr>
        <w:t>…………</w:t>
      </w:r>
      <w:r w:rsidRPr="00C57905">
        <w:rPr>
          <w:rFonts w:ascii="Hand writing Mutlu" w:hAnsi="Hand writing Mutlu" w:cs="Hand writing Mutlu"/>
          <w:sz w:val="36"/>
          <w:szCs w:val="36"/>
        </w:rPr>
        <w:t xml:space="preserve"> kere yıkar.</w:t>
      </w:r>
    </w:p>
    <w:p w:rsidR="00497AF1" w:rsidRPr="00C57905" w:rsidRDefault="00497AF1" w:rsidP="00782F88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 xml:space="preserve">Ayı minik </w:t>
      </w:r>
      <w:r w:rsidRPr="00C57905">
        <w:rPr>
          <w:rFonts w:ascii="Times New Roman" w:hAnsi="Times New Roman" w:cs="Times New Roman"/>
          <w:sz w:val="36"/>
          <w:szCs w:val="36"/>
        </w:rPr>
        <w:t>………</w:t>
      </w:r>
      <w:r w:rsidRPr="00C57905">
        <w:rPr>
          <w:rFonts w:ascii="Hand writing Mutlu" w:hAnsi="Hand writing Mutlu" w:cs="Hand writing Mutlu"/>
          <w:sz w:val="36"/>
          <w:szCs w:val="36"/>
        </w:rPr>
        <w:t>.. yedi.</w:t>
      </w:r>
    </w:p>
    <w:p w:rsidR="00497AF1" w:rsidRPr="00C57905" w:rsidRDefault="00497AF1" w:rsidP="00B735F5">
      <w:pPr>
        <w:rPr>
          <w:rFonts w:ascii="Hand writing Mutlu" w:hAnsi="Hand writing Mutlu" w:cs="Hand writing Mutlu"/>
          <w:sz w:val="36"/>
          <w:szCs w:val="36"/>
        </w:rPr>
      </w:pPr>
      <w:r w:rsidRPr="00C57905">
        <w:rPr>
          <w:rFonts w:ascii="Hand writing Mutlu" w:hAnsi="Hand writing Mutlu" w:cs="Hand writing Mutlu"/>
          <w:sz w:val="36"/>
          <w:szCs w:val="36"/>
        </w:rPr>
        <w:t>Hanife İRİ 1-D Sınıf Öğrt.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                               </w:t>
      </w:r>
    </w:p>
    <w:p w:rsidR="00497AF1" w:rsidRPr="00C57905" w:rsidRDefault="00497AF1" w:rsidP="00675FBF">
      <w:pPr>
        <w:tabs>
          <w:tab w:val="left" w:pos="2316"/>
        </w:tabs>
        <w:rPr>
          <w:rFonts w:ascii="Hand writing Mutlu" w:hAnsi="Hand writing Mutlu" w:cs="Hand writing Mutlu"/>
          <w:sz w:val="40"/>
          <w:szCs w:val="40"/>
        </w:rPr>
      </w:pPr>
      <w:r w:rsidRPr="00C57905">
        <w:rPr>
          <w:rFonts w:ascii="Hand writing Mutlu" w:hAnsi="Hand writing Mutlu" w:cs="Hand writing Mutlu"/>
          <w:sz w:val="40"/>
          <w:szCs w:val="40"/>
        </w:rPr>
        <w:tab/>
      </w:r>
    </w:p>
    <w:p w:rsidR="00497AF1" w:rsidRPr="00C57905" w:rsidRDefault="00497AF1" w:rsidP="00675FBF">
      <w:pPr>
        <w:tabs>
          <w:tab w:val="left" w:pos="2316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 id="_x0000_s1441" type="#_x0000_t13" style="position:absolute;margin-left:154.85pt;margin-top:26.35pt;width:16.8pt;height:12pt;z-index:251668992" strokeweight="2.5pt">
            <v:shadow color="#868686"/>
          </v:shape>
        </w:pict>
      </w:r>
      <w:r>
        <w:rPr>
          <w:noProof/>
          <w:lang w:eastAsia="tr-TR"/>
        </w:rPr>
        <w:pict>
          <v:shape id="_x0000_s1442" type="#_x0000_t13" style="position:absolute;margin-left:78.05pt;margin-top:29.35pt;width:16.8pt;height:12pt;z-index:251667968" strokeweight="2.5pt">
            <v:shadow color="#868686"/>
          </v:shape>
        </w:pict>
      </w:r>
      <w:r>
        <w:rPr>
          <w:noProof/>
          <w:lang w:eastAsia="tr-TR"/>
        </w:rPr>
        <w:pict>
          <v:roundrect id="_x0000_s1443" style="position:absolute;margin-left:188.45pt;margin-top:10.75pt;width:46.8pt;height:44.4pt;z-index:251666944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97AF1" w:rsidRPr="00B15959" w:rsidRDefault="00497AF1" w:rsidP="00B15959">
                  <w:pP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y</w:t>
                  </w:r>
                  <w: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44" style="position:absolute;margin-left:104.45pt;margin-top:10.75pt;width:34.2pt;height:44.4pt;z-index:251665920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97AF1" w:rsidRPr="00B15959" w:rsidRDefault="00497AF1" w:rsidP="00B15959">
                  <w:pP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45" style="position:absolute;margin-left:36.65pt;margin-top:10.75pt;width:34.2pt;height:44.4pt;z-index:251664896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97AF1" w:rsidRPr="00B15959" w:rsidRDefault="00497AF1">
                  <w:pP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46" style="position:absolute;margin-left:60.05pt;margin-top:-50.45pt;width:412.2pt;height:41.4pt;z-index:25166387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497AF1" w:rsidRPr="00B15959" w:rsidRDefault="00497AF1">
                  <w:pPr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</w:pPr>
                  <w:r w:rsidRPr="00B15959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 xml:space="preserve">1-D  Sınıfı Okuma-Yazma Etkinliği </w:t>
                  </w:r>
                  <w:r w:rsidRPr="00B15959">
                    <w:rPr>
                      <w:sz w:val="36"/>
                      <w:szCs w:val="36"/>
                    </w:rPr>
                    <w:t>“</w:t>
                  </w:r>
                  <w:r w:rsidRPr="00B15959">
                    <w:rPr>
                      <w:rFonts w:ascii="Maviokul.com-Egik-bitisik" w:hAnsi="Maviokul.com-Egik-bitisik" w:cs="Maviokul.com-Egik-bitisik"/>
                      <w:sz w:val="36"/>
                      <w:szCs w:val="36"/>
                    </w:rPr>
                    <w:t>Y-y</w:t>
                  </w:r>
                  <w:r w:rsidRPr="00B15959">
                    <w:rPr>
                      <w:sz w:val="36"/>
                      <w:szCs w:val="36"/>
                    </w:rPr>
                    <w:t>”</w:t>
                  </w:r>
                </w:p>
              </w:txbxContent>
            </v:textbox>
          </v:roundrect>
        </w:pict>
      </w:r>
    </w:p>
    <w:p w:rsidR="00497AF1" w:rsidRPr="00C57905" w:rsidRDefault="00497AF1" w:rsidP="00B15959">
      <w:pPr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roundrect id="_x0000_s1447" style="position:absolute;margin-left:188.45pt;margin-top:9.25pt;width:49.8pt;height:44.4pt;z-index:251674112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97AF1" w:rsidRPr="00B15959" w:rsidRDefault="00497AF1" w:rsidP="00B15959">
                  <w:pP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y</w:t>
                  </w:r>
                  <w: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uuu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448" type="#_x0000_t13" style="position:absolute;margin-left:154.85pt;margin-top:27.85pt;width:16.8pt;height:12pt;z-index:251672064" strokeweight="2.5pt">
            <v:shadow color="#868686"/>
          </v:shape>
        </w:pict>
      </w:r>
      <w:r>
        <w:rPr>
          <w:noProof/>
          <w:lang w:eastAsia="tr-TR"/>
        </w:rPr>
        <w:pict>
          <v:shape id="_x0000_s1449" type="#_x0000_t13" style="position:absolute;margin-left:78.05pt;margin-top:27.85pt;width:16.8pt;height:12pt;z-index:251673088" strokeweight="2.5pt">
            <v:shadow color="#868686"/>
          </v:shape>
        </w:pict>
      </w:r>
      <w:r>
        <w:rPr>
          <w:noProof/>
          <w:lang w:eastAsia="tr-TR"/>
        </w:rPr>
        <w:pict>
          <v:roundrect id="_x0000_s1450" style="position:absolute;margin-left:104.45pt;margin-top:9.25pt;width:34.2pt;height:44.4pt;z-index:251671040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97AF1" w:rsidRPr="00B15959" w:rsidRDefault="00497AF1" w:rsidP="00B15959">
                  <w:pP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51" style="position:absolute;margin-left:36.65pt;margin-top:9.25pt;width:34.2pt;height:44.4pt;z-index:251670016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497AF1" w:rsidRPr="00B15959" w:rsidRDefault="00497AF1" w:rsidP="00B15959">
                  <w:pPr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 w:cs="Maviokul.com-Egik-bitisik"/>
                      <w:sz w:val="44"/>
                      <w:szCs w:val="44"/>
                    </w:rPr>
                    <w:t>y</w:t>
                  </w:r>
                </w:p>
              </w:txbxContent>
            </v:textbox>
          </v:roundrect>
        </w:pict>
      </w:r>
    </w:p>
    <w:p w:rsidR="00497AF1" w:rsidRPr="00C57905" w:rsidRDefault="00497AF1" w:rsidP="00B15959">
      <w:pPr>
        <w:ind w:firstLine="708"/>
        <w:rPr>
          <w:rFonts w:ascii="Hand writing Mutlu" w:hAnsi="Hand writing Mutlu" w:cs="Hand writing Mutlu"/>
          <w:sz w:val="40"/>
          <w:szCs w:val="40"/>
        </w:rPr>
      </w:pPr>
    </w:p>
    <w:p w:rsidR="00497AF1" w:rsidRPr="00C57905" w:rsidRDefault="00497AF1" w:rsidP="00B15959">
      <w:pPr>
        <w:tabs>
          <w:tab w:val="left" w:pos="1248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group id="_x0000_s1452" style="position:absolute;margin-left:341.05pt;margin-top:59.1pt;width:106.25pt;height:32.6pt;z-index:251683328" coordorigin="1080,7020" coordsize="10286,704">
            <v:shape id="Freeform 3" o:spid="_x0000_s145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4" style="position:absolute;left:1080;top:7020;width:10286;height:704" coordorigin="1054,7115" coordsize="10286,704">
              <v:group id="Group 5" o:spid="_x0000_s1455" style="position:absolute;left:1080;top:7132;width:10260;height:652" coordorigin="751,4013" coordsize="9707,557">
                <v:rect id="Rectangle 6" o:spid="_x0000_s1456" style="position:absolute;left:751;top:4399;width:9707;height:171;visibility:visible" filled="f" strokecolor="#009dc7" strokeweight=".21847mm">
                  <v:path arrowok="t"/>
                </v:rect>
                <v:rect id="Rectangle 7" o:spid="_x0000_s1457" style="position:absolute;left:751;top:4185;width:9707;height:214;visibility:visible" filled="f" strokecolor="#009dc7" strokeweight=".21847mm">
                  <v:path arrowok="t"/>
                </v:rect>
                <v:rect id="Rectangle 8" o:spid="_x0000_s145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59" style="position:absolute;left:1054;top:7115;width:2293;height:687" coordorigin="1054,7115" coordsize="2293,687">
                <v:shape id="Freeform 10" o:spid="_x0000_s14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6" style="position:absolute;left:3162;top:7132;width:2293;height:687" coordorigin="1054,7115" coordsize="2293,687">
                <v:shape id="Freeform 17" o:spid="_x0000_s14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8" style="position:absolute;left:5298;top:7122;width:2293;height:687" coordorigin="1054,7115" coordsize="2293,687">
                <v:shape id="Freeform 29" o:spid="_x0000_s147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5" style="position:absolute;left:7390;top:7132;width:2293;height:687" coordorigin="1054,7115" coordsize="2293,687">
                <v:shape id="Freeform 36" o:spid="_x0000_s14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492" style="position:absolute;margin-left:183.35pt;margin-top:62.3pt;width:106.25pt;height:32.6pt;z-index:251682304" coordorigin="1080,7020" coordsize="10286,704">
            <v:shape id="Freeform 3" o:spid="_x0000_s149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4" style="position:absolute;left:1080;top:7020;width:10286;height:704" coordorigin="1054,7115" coordsize="10286,704">
              <v:group id="Group 5" o:spid="_x0000_s1495" style="position:absolute;left:1080;top:7132;width:10260;height:652" coordorigin="751,4013" coordsize="9707,557">
                <v:rect id="Rectangle 6" o:spid="_x0000_s1496" style="position:absolute;left:751;top:4399;width:9707;height:171;visibility:visible" filled="f" strokecolor="#009dc7" strokeweight=".21847mm">
                  <v:path arrowok="t"/>
                </v:rect>
                <v:rect id="Rectangle 7" o:spid="_x0000_s1497" style="position:absolute;left:751;top:4185;width:9707;height:214;visibility:visible" filled="f" strokecolor="#009dc7" strokeweight=".21847mm">
                  <v:path arrowok="t"/>
                </v:rect>
                <v:rect id="Rectangle 8" o:spid="_x0000_s149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99" style="position:absolute;left:1054;top:7115;width:2293;height:687" coordorigin="1054,7115" coordsize="2293,687">
                <v:shape id="Freeform 10" o:spid="_x0000_s15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6" style="position:absolute;left:3162;top:7132;width:2293;height:687" coordorigin="1054,7115" coordsize="2293,687">
                <v:shape id="Freeform 17" o:spid="_x0000_s15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1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8" style="position:absolute;left:5298;top:7122;width:2293;height:687" coordorigin="1054,7115" coordsize="2293,687">
                <v:shape id="Freeform 29" o:spid="_x0000_s15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5" style="position:absolute;left:7390;top:7132;width:2293;height:687" coordorigin="1054,7115" coordsize="2293,687">
                <v:shape id="Freeform 36" o:spid="_x0000_s15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532" style="position:absolute;margin-left:21.6pt;margin-top:60.7pt;width:106.25pt;height:32.6pt;z-index:251681280" coordorigin="1080,7020" coordsize="10286,704">
            <v:shape id="Freeform 3" o:spid="_x0000_s153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34" style="position:absolute;left:1080;top:7020;width:10286;height:704" coordorigin="1054,7115" coordsize="10286,704">
              <v:group id="Group 5" o:spid="_x0000_s1535" style="position:absolute;left:1080;top:7132;width:10260;height:652" coordorigin="751,4013" coordsize="9707,557">
                <v:rect id="Rectangle 6" o:spid="_x0000_s1536" style="position:absolute;left:751;top:4399;width:9707;height:171;visibility:visible" filled="f" strokecolor="#009dc7" strokeweight=".21847mm">
                  <v:path arrowok="t"/>
                </v:rect>
                <v:rect id="Rectangle 7" o:spid="_x0000_s1537" style="position:absolute;left:751;top:4185;width:9707;height:214;visibility:visible" filled="f" strokecolor="#009dc7" strokeweight=".21847mm">
                  <v:path arrowok="t"/>
                </v:rect>
                <v:rect id="Rectangle 8" o:spid="_x0000_s153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39" style="position:absolute;left:1054;top:7115;width:2293;height:687" coordorigin="1054,7115" coordsize="2293,687">
                <v:shape id="Freeform 10" o:spid="_x0000_s15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6" style="position:absolute;left:3162;top:7132;width:2293;height:687" coordorigin="1054,7115" coordsize="2293,687">
                <v:shape id="Freeform 17" o:spid="_x0000_s15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5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5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8" style="position:absolute;left:5298;top:7122;width:2293;height:687" coordorigin="1054,7115" coordsize="2293,687">
                <v:shape id="Freeform 29" o:spid="_x0000_s15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5" style="position:absolute;left:7390;top:7132;width:2293;height:687" coordorigin="1054,7115" coordsize="2293,687">
                <v:shape id="Freeform 36" o:spid="_x0000_s15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572" type="#_x0000_t32" style="position:absolute;margin-left:55.85pt;margin-top:28.45pt;width:15pt;height:22.2pt;z-index:25167513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3" type="#_x0000_t32" style="position:absolute;margin-left:78.05pt;margin-top:24.85pt;width:16.8pt;height:25.8pt;flip:x;z-index:25167616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4" type="#_x0000_t32" style="position:absolute;margin-left:403.85pt;margin-top:24.85pt;width:18.6pt;height:25.8pt;flip:x;z-index:25168025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5" type="#_x0000_t32" style="position:absolute;margin-left:378.05pt;margin-top:24.85pt;width:16.2pt;height:25.8pt;z-index:25167923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6" type="#_x0000_t32" style="position:absolute;margin-left:249.05pt;margin-top:24.85pt;width:13.8pt;height:25.8pt;flip:x;z-index:25167820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7" type="#_x0000_t32" style="position:absolute;margin-left:216.65pt;margin-top:24.85pt;width:21.6pt;height:25.8pt;z-index:251677184" o:connectortype="straight" strokeweight="2.5pt">
            <v:stroke endarrow="block"/>
            <v:shadow color="#868686"/>
          </v:shape>
        </w:pic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    yo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l            yo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k           yo - r</w:t>
      </w:r>
      <w:r w:rsidRPr="00C57905">
        <w:rPr>
          <w:rFonts w:ascii="Hand writing Mutlu" w:hAnsi="Hand writing Mutlu" w:cs="Hand writing Mutlu"/>
          <w:sz w:val="40"/>
          <w:szCs w:val="40"/>
        </w:rPr>
        <w:tab/>
      </w:r>
    </w:p>
    <w:p w:rsidR="00497AF1" w:rsidRPr="00C57905" w:rsidRDefault="00497AF1" w:rsidP="00C5715F">
      <w:pPr>
        <w:tabs>
          <w:tab w:val="left" w:pos="9180"/>
        </w:tabs>
        <w:spacing w:after="0"/>
        <w:rPr>
          <w:rFonts w:ascii="Hand writing Mutlu" w:hAnsi="Hand writing Mutlu" w:cs="Hand writing Mutlu"/>
          <w:sz w:val="40"/>
          <w:szCs w:val="40"/>
        </w:rPr>
      </w:pPr>
      <w:r w:rsidRPr="00C57905">
        <w:rPr>
          <w:rFonts w:ascii="Hand writing Mutlu" w:hAnsi="Hand writing Mutlu" w:cs="Hand writing Mutlu"/>
          <w:sz w:val="40"/>
          <w:szCs w:val="40"/>
        </w:rPr>
        <w:tab/>
      </w:r>
    </w:p>
    <w:p w:rsidR="00497AF1" w:rsidRPr="00C57905" w:rsidRDefault="00497AF1" w:rsidP="00B15959">
      <w:pPr>
        <w:rPr>
          <w:rFonts w:ascii="Hand writing Mutlu" w:hAnsi="Hand writing Mutlu" w:cs="Hand writing Mutlu"/>
          <w:sz w:val="40"/>
          <w:szCs w:val="40"/>
        </w:rPr>
      </w:pPr>
    </w:p>
    <w:p w:rsidR="00497AF1" w:rsidRPr="00C57905" w:rsidRDefault="00497AF1" w:rsidP="00B15959">
      <w:pPr>
        <w:ind w:firstLine="708"/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group id="_x0000_s1578" style="position:absolute;left:0;text-align:left;margin-left:187.7pt;margin-top:63.7pt;width:106.25pt;height:32.6pt;z-index:251692544" coordorigin="1080,7020" coordsize="10286,704">
            <v:shape id="Freeform 3" o:spid="_x0000_s15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0" style="position:absolute;left:1080;top:7020;width:10286;height:704" coordorigin="1054,7115" coordsize="10286,704">
              <v:group id="Group 5" o:spid="_x0000_s1581" style="position:absolute;left:1080;top:7132;width:10260;height:652" coordorigin="751,4013" coordsize="9707,557">
                <v:rect id="Rectangle 6" o:spid="_x0000_s1582" style="position:absolute;left:751;top:4399;width:9707;height:171;visibility:visible" filled="f" strokecolor="#009dc7" strokeweight=".21847mm">
                  <v:path arrowok="t"/>
                </v:rect>
                <v:rect id="Rectangle 7" o:spid="_x0000_s1583" style="position:absolute;left:751;top:4185;width:9707;height:214;visibility:visible" filled="f" strokecolor="#009dc7" strokeweight=".21847mm">
                  <v:path arrowok="t"/>
                </v:rect>
                <v:rect id="Rectangle 8" o:spid="_x0000_s15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85" style="position:absolute;left:1054;top:7115;width:2293;height:687" coordorigin="1054,7115" coordsize="2293,687">
                <v:shape id="Freeform 10" o:spid="_x0000_s15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2" style="position:absolute;left:3162;top:7132;width:2293;height:687" coordorigin="1054,7115" coordsize="2293,687">
                <v:shape id="Freeform 17" o:spid="_x0000_s15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4" style="position:absolute;left:5298;top:7122;width:2293;height:687" coordorigin="1054,7115" coordsize="2293,687">
                <v:shape id="Freeform 29" o:spid="_x0000_s16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1" style="position:absolute;left:7390;top:7132;width:2293;height:687" coordorigin="1054,7115" coordsize="2293,687">
                <v:shape id="Freeform 36" o:spid="_x0000_s16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618" style="position:absolute;left:0;text-align:left;margin-left:337.45pt;margin-top:63.4pt;width:106.25pt;height:32.6pt;z-index:251691520" coordorigin="1080,7020" coordsize="10286,704">
            <v:shape id="Freeform 3" o:spid="_x0000_s16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0" style="position:absolute;left:1080;top:7020;width:10286;height:704" coordorigin="1054,7115" coordsize="10286,704">
              <v:group id="Group 5" o:spid="_x0000_s1621" style="position:absolute;left:1080;top:7132;width:10260;height:652" coordorigin="751,4013" coordsize="9707,557">
                <v:rect id="Rectangle 6" o:spid="_x0000_s1622" style="position:absolute;left:751;top:4399;width:9707;height:171;visibility:visible" filled="f" strokecolor="#009dc7" strokeweight=".21847mm">
                  <v:path arrowok="t"/>
                </v:rect>
                <v:rect id="Rectangle 7" o:spid="_x0000_s1623" style="position:absolute;left:751;top:4185;width:9707;height:214;visibility:visible" filled="f" strokecolor="#009dc7" strokeweight=".21847mm">
                  <v:path arrowok="t"/>
                </v:rect>
                <v:rect id="Rectangle 8" o:spid="_x0000_s16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25" style="position:absolute;left:1054;top:7115;width:2293;height:687" coordorigin="1054,7115" coordsize="2293,687">
                <v:shape id="Freeform 10" o:spid="_x0000_s16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2" style="position:absolute;left:3162;top:7132;width:2293;height:687" coordorigin="1054,7115" coordsize="2293,687">
                <v:shape id="Freeform 17" o:spid="_x0000_s16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4" style="position:absolute;left:5298;top:7122;width:2293;height:687" coordorigin="1054,7115" coordsize="2293,687">
                <v:shape id="Freeform 29" o:spid="_x0000_s16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1" style="position:absolute;left:7390;top:7132;width:2293;height:687" coordorigin="1054,7115" coordsize="2293,687">
                <v:shape id="Freeform 36" o:spid="_x0000_s16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658" style="position:absolute;left:0;text-align:left;margin-left:31.3pt;margin-top:65.8pt;width:106.25pt;height:32.6pt;z-index:251690496" coordorigin="1080,7020" coordsize="10286,704">
            <v:shape id="Freeform 3" o:spid="_x0000_s16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0" style="position:absolute;left:1080;top:7020;width:10286;height:704" coordorigin="1054,7115" coordsize="10286,704">
              <v:group id="Group 5" o:spid="_x0000_s1661" style="position:absolute;left:1080;top:7132;width:10260;height:652" coordorigin="751,4013" coordsize="9707,557">
                <v:rect id="Rectangle 6" o:spid="_x0000_s1662" style="position:absolute;left:751;top:4399;width:9707;height:171;visibility:visible" filled="f" strokecolor="#009dc7" strokeweight=".21847mm">
                  <v:path arrowok="t"/>
                </v:rect>
                <v:rect id="Rectangle 7" o:spid="_x0000_s1663" style="position:absolute;left:751;top:4185;width:9707;height:214;visibility:visible" filled="f" strokecolor="#009dc7" strokeweight=".21847mm">
                  <v:path arrowok="t"/>
                </v:rect>
                <v:rect id="Rectangle 8" o:spid="_x0000_s16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65" style="position:absolute;left:1054;top:7115;width:2293;height:687" coordorigin="1054,7115" coordsize="2293,687">
                <v:shape id="Freeform 10" o:spid="_x0000_s16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2" style="position:absolute;left:3162;top:7132;width:2293;height:687" coordorigin="1054,7115" coordsize="2293,687">
                <v:shape id="Freeform 17" o:spid="_x0000_s16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4" style="position:absolute;left:5298;top:7122;width:2293;height:687" coordorigin="1054,7115" coordsize="2293,687">
                <v:shape id="Freeform 29" o:spid="_x0000_s16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1" style="position:absolute;left:7390;top:7132;width:2293;height:687" coordorigin="1054,7115" coordsize="2293,687">
                <v:shape id="Freeform 36" o:spid="_x0000_s16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698" type="#_x0000_t32" style="position:absolute;left:0;text-align:left;margin-left:393.85pt;margin-top:30.55pt;width:20.1pt;height:25.2pt;flip:x;z-index:25168947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699" type="#_x0000_t32" style="position:absolute;left:0;text-align:left;margin-left:366.45pt;margin-top:30.55pt;width:14.75pt;height:25.2pt;z-index:25168844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0" type="#_x0000_t32" style="position:absolute;left:0;text-align:left;margin-left:234.65pt;margin-top:26.95pt;width:16.2pt;height:28.8pt;flip:x;z-index:251687424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1" type="#_x0000_t32" style="position:absolute;left:0;text-align:left;margin-left:207.05pt;margin-top:30.55pt;width:20.15pt;height:25.2pt;z-index:25168640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2" type="#_x0000_t32" style="position:absolute;left:0;text-align:left;margin-left:76.45pt;margin-top:26.95pt;width:19.55pt;height:28.8pt;flip:x;z-index:25168537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3" type="#_x0000_t32" style="position:absolute;left:0;text-align:left;margin-left:47pt;margin-top:26.95pt;width:13.05pt;height:28.8pt;z-index:251684352" o:connectortype="straight" strokeweight="2.5pt">
            <v:stroke endarrow="block"/>
            <v:shadow color="#868686"/>
          </v:shape>
        </w:pic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yu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m          yu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t           yu -mak</w:t>
      </w:r>
    </w:p>
    <w:p w:rsidR="00497AF1" w:rsidRPr="00C57905" w:rsidRDefault="00497AF1" w:rsidP="00C5715F">
      <w:pPr>
        <w:spacing w:after="0"/>
        <w:rPr>
          <w:rFonts w:ascii="Hand writing Mutlu" w:hAnsi="Hand writing Mutlu" w:cs="Hand writing Mutlu"/>
          <w:sz w:val="40"/>
          <w:szCs w:val="40"/>
        </w:rPr>
      </w:pPr>
    </w:p>
    <w:p w:rsidR="00497AF1" w:rsidRPr="00C57905" w:rsidRDefault="00497AF1" w:rsidP="00275CD0">
      <w:pPr>
        <w:rPr>
          <w:rFonts w:ascii="Hand writing Mutlu" w:hAnsi="Hand writing Mutlu" w:cs="Hand writing Mutlu"/>
          <w:sz w:val="40"/>
          <w:szCs w:val="40"/>
        </w:rPr>
      </w:pPr>
    </w:p>
    <w:p w:rsidR="00497AF1" w:rsidRPr="00C57905" w:rsidRDefault="00497AF1" w:rsidP="00275CD0">
      <w:pPr>
        <w:ind w:firstLine="708"/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 id="_x0000_s1704" type="#_x0000_t32" style="position:absolute;left:0;text-align:left;margin-left:397.9pt;margin-top:26pt;width:13.9pt;height:28.8pt;flip:x;z-index:25169868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5" type="#_x0000_t32" style="position:absolute;left:0;text-align:left;margin-left:359.45pt;margin-top:26pt;width:21.7pt;height:28.8pt;z-index:251697664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6" type="#_x0000_t32" style="position:absolute;left:0;text-align:left;margin-left:196.65pt;margin-top:26pt;width:21.75pt;height:28.8pt;z-index:25169561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7" type="#_x0000_t32" style="position:absolute;left:0;text-align:left;margin-left:231.55pt;margin-top:26pt;width:23.25pt;height:25.8pt;flip:x;z-index:25169664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group id="_x0000_s1708" style="position:absolute;left:0;text-align:left;margin-left:179.55pt;margin-top:62.15pt;width:106.25pt;height:32.6pt;z-index:251700736" coordorigin="1080,7020" coordsize="10286,704">
            <v:shape id="Freeform 3" o:spid="_x0000_s170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10" style="position:absolute;left:1080;top:7020;width:10286;height:704" coordorigin="1054,7115" coordsize="10286,704">
              <v:group id="Group 5" o:spid="_x0000_s1711" style="position:absolute;left:1080;top:7132;width:10260;height:652" coordorigin="751,4013" coordsize="9707,557">
                <v:rect id="Rectangle 6" o:spid="_x0000_s1712" style="position:absolute;left:751;top:4399;width:9707;height:171;visibility:visible" filled="f" strokecolor="#009dc7" strokeweight=".21847mm">
                  <v:path arrowok="t"/>
                </v:rect>
                <v:rect id="Rectangle 7" o:spid="_x0000_s1713" style="position:absolute;left:751;top:4185;width:9707;height:214;visibility:visible" filled="f" strokecolor="#009dc7" strokeweight=".21847mm">
                  <v:path arrowok="t"/>
                </v:rect>
                <v:rect id="Rectangle 8" o:spid="_x0000_s171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15" style="position:absolute;left:1054;top:7115;width:2293;height:687" coordorigin="1054,7115" coordsize="2293,687">
                <v:shape id="Freeform 10" o:spid="_x0000_s17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2" style="position:absolute;left:3162;top:7132;width:2293;height:687" coordorigin="1054,7115" coordsize="2293,687">
                <v:shape id="Freeform 17" o:spid="_x0000_s17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3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3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4" style="position:absolute;left:5298;top:7122;width:2293;height:687" coordorigin="1054,7115" coordsize="2293,687">
                <v:shape id="Freeform 29" o:spid="_x0000_s17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41" style="position:absolute;left:7390;top:7132;width:2293;height:687" coordorigin="1054,7115" coordsize="2293,687">
                <v:shape id="Freeform 36" o:spid="_x0000_s17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748" style="position:absolute;left:0;text-align:left;margin-left:339.35pt;margin-top:64.2pt;width:106.25pt;height:32.6pt;z-index:251701760" coordorigin="1080,7020" coordsize="10286,704">
            <v:shape id="Freeform 3" o:spid="_x0000_s174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50" style="position:absolute;left:1080;top:7020;width:10286;height:704" coordorigin="1054,7115" coordsize="10286,704">
              <v:group id="Group 5" o:spid="_x0000_s1751" style="position:absolute;left:1080;top:7132;width:10260;height:652" coordorigin="751,4013" coordsize="9707,557">
                <v:rect id="Rectangle 6" o:spid="_x0000_s1752" style="position:absolute;left:751;top:4399;width:9707;height:171;visibility:visible" filled="f" strokecolor="#009dc7" strokeweight=".21847mm">
                  <v:path arrowok="t"/>
                </v:rect>
                <v:rect id="Rectangle 7" o:spid="_x0000_s1753" style="position:absolute;left:751;top:4185;width:9707;height:214;visibility:visible" filled="f" strokecolor="#009dc7" strokeweight=".21847mm">
                  <v:path arrowok="t"/>
                </v:rect>
                <v:rect id="Rectangle 8" o:spid="_x0000_s175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55" style="position:absolute;left:1054;top:7115;width:2293;height:687" coordorigin="1054,7115" coordsize="2293,687">
                <v:shape id="Freeform 10" o:spid="_x0000_s17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2" style="position:absolute;left:3162;top:7132;width:2293;height:687" coordorigin="1054,7115" coordsize="2293,687">
                <v:shape id="Freeform 17" o:spid="_x0000_s17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7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7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4" style="position:absolute;left:5298;top:7122;width:2293;height:687" coordorigin="1054,7115" coordsize="2293,687">
                <v:shape id="Freeform 29" o:spid="_x0000_s17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81" style="position:absolute;left:7390;top:7132;width:2293;height:687" coordorigin="1054,7115" coordsize="2293,687">
                <v:shape id="Freeform 36" o:spid="_x0000_s17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788" style="position:absolute;left:0;text-align:left;margin-left:17.9pt;margin-top:61pt;width:106.25pt;height:32.6pt;z-index:251699712" coordorigin="1080,7020" coordsize="10286,704">
            <v:shape id="Freeform 3" o:spid="_x0000_s178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90" style="position:absolute;left:1080;top:7020;width:10286;height:704" coordorigin="1054,7115" coordsize="10286,704">
              <v:group id="Group 5" o:spid="_x0000_s1791" style="position:absolute;left:1080;top:7132;width:10260;height:652" coordorigin="751,4013" coordsize="9707,557">
                <v:rect id="Rectangle 6" o:spid="_x0000_s1792" style="position:absolute;left:751;top:4399;width:9707;height:171;visibility:visible" filled="f" strokecolor="#009dc7" strokeweight=".21847mm">
                  <v:path arrowok="t"/>
                </v:rect>
                <v:rect id="Rectangle 7" o:spid="_x0000_s1793" style="position:absolute;left:751;top:4185;width:9707;height:214;visibility:visible" filled="f" strokecolor="#009dc7" strokeweight=".21847mm">
                  <v:path arrowok="t"/>
                </v:rect>
                <v:rect id="Rectangle 8" o:spid="_x0000_s179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95" style="position:absolute;left:1054;top:7115;width:2293;height:687" coordorigin="1054,7115" coordsize="2293,687">
                <v:shape id="Freeform 10" o:spid="_x0000_s17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2" style="position:absolute;left:3162;top:7132;width:2293;height:687" coordorigin="1054,7115" coordsize="2293,687">
                <v:shape id="Freeform 17" o:spid="_x0000_s18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1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1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4" style="position:absolute;left:5298;top:7122;width:2293;height:687" coordorigin="1054,7115" coordsize="2293,687">
                <v:shape id="Freeform 29" o:spid="_x0000_s18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21" style="position:absolute;left:7390;top:7132;width:2293;height:687" coordorigin="1054,7115" coordsize="2293,687">
                <v:shape id="Freeform 36" o:spid="_x0000_s18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828" type="#_x0000_t32" style="position:absolute;left:0;text-align:left;margin-left:67.05pt;margin-top:26pt;width:24.4pt;height:28.8pt;flip:x;z-index:25169459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29" type="#_x0000_t32" style="position:absolute;left:0;text-align:left;margin-left:40.25pt;margin-top:26pt;width:14.1pt;height:28.8pt;z-index:251693568" o:connectortype="straight" strokeweight="2.5pt">
            <v:stroke endarrow="block"/>
            <v:shadow color="#868686"/>
          </v:shape>
        </w:pic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o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yun        ko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yun         u - yu</w:t>
      </w:r>
    </w:p>
    <w:p w:rsidR="00497AF1" w:rsidRPr="00C57905" w:rsidRDefault="00497AF1" w:rsidP="00275CD0">
      <w:pPr>
        <w:rPr>
          <w:rFonts w:ascii="Hand writing Mutlu" w:hAnsi="Hand writing Mutlu" w:cs="Hand writing Mutlu"/>
          <w:sz w:val="40"/>
          <w:szCs w:val="40"/>
        </w:rPr>
      </w:pPr>
    </w:p>
    <w:p w:rsidR="00497AF1" w:rsidRPr="00C57905" w:rsidRDefault="00497AF1" w:rsidP="00275CD0">
      <w:pPr>
        <w:rPr>
          <w:rFonts w:ascii="Hand writing Mutlu" w:hAnsi="Hand writing Mutlu" w:cs="Hand writing Mutlu"/>
          <w:sz w:val="40"/>
          <w:szCs w:val="40"/>
        </w:rPr>
      </w:pPr>
    </w:p>
    <w:p w:rsidR="00497AF1" w:rsidRPr="00C57905" w:rsidRDefault="00497AF1" w:rsidP="00275CD0">
      <w:pPr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 id="_x0000_s1830" type="#_x0000_t32" style="position:absolute;margin-left:417.35pt;margin-top:29.9pt;width:18.2pt;height:24.6pt;flip:x;z-index:251707904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1" type="#_x0000_t32" style="position:absolute;margin-left:375.85pt;margin-top:29.9pt;width:16.7pt;height:24.6pt;z-index:25170688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2" type="#_x0000_t32" style="position:absolute;margin-left:272.9pt;margin-top:29.9pt;width:12.7pt;height:24.6pt;flip:x;z-index:25170585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3" type="#_x0000_t32" style="position:absolute;margin-left:224.25pt;margin-top:29.9pt;width:21.3pt;height:27.6pt;z-index:25170483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4" type="#_x0000_t32" style="position:absolute;margin-left:75.8pt;margin-top:26.9pt;width:31.95pt;height:32.4pt;flip:x;z-index:25170380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5" type="#_x0000_t32" style="position:absolute;margin-left:37.5pt;margin-top:29.9pt;width:22.2pt;height:29.4pt;z-index:251702784" o:connectortype="straight" strokeweight="2.5pt">
            <v:stroke endarrow="block"/>
            <v:shadow color="#868686"/>
          </v:shape>
        </w:pic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 yum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ruk          yor </w:t>
      </w:r>
      <w:r w:rsidRPr="00C57905">
        <w:rPr>
          <w:rFonts w:ascii="Times New Roman" w:hAnsi="Times New Roman" w:cs="Times New Roman"/>
          <w:sz w:val="40"/>
          <w:szCs w:val="40"/>
        </w:rPr>
        <w:t>–</w: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ma       yu - tak</w:t>
      </w:r>
    </w:p>
    <w:p w:rsidR="00497AF1" w:rsidRPr="00C57905" w:rsidRDefault="00497AF1" w:rsidP="00275CD0">
      <w:pPr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group id="_x0000_s1836" style="position:absolute;margin-left:206.6pt;margin-top:22.4pt;width:106.25pt;height:32.6pt;z-index:251709952" coordorigin="1080,7020" coordsize="10286,704">
            <v:shape id="Freeform 3" o:spid="_x0000_s183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38" style="position:absolute;left:1080;top:7020;width:10286;height:704" coordorigin="1054,7115" coordsize="10286,704">
              <v:group id="Group 5" o:spid="_x0000_s1839" style="position:absolute;left:1080;top:7132;width:10260;height:652" coordorigin="751,4013" coordsize="9707,557">
                <v:rect id="Rectangle 6" o:spid="_x0000_s1840" style="position:absolute;left:751;top:4399;width:9707;height:171;visibility:visible" filled="f" strokecolor="#009dc7" strokeweight=".21847mm">
                  <v:path arrowok="t"/>
                </v:rect>
                <v:rect id="Rectangle 7" o:spid="_x0000_s1841" style="position:absolute;left:751;top:4185;width:9707;height:214;visibility:visible" filled="f" strokecolor="#009dc7" strokeweight=".21847mm">
                  <v:path arrowok="t"/>
                </v:rect>
                <v:rect id="Rectangle 8" o:spid="_x0000_s184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43" style="position:absolute;left:1054;top:7115;width:2293;height:687" coordorigin="1054,7115" coordsize="2293,687">
                <v:shape id="Freeform 10" o:spid="_x0000_s18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50" style="position:absolute;left:3162;top:7132;width:2293;height:687" coordorigin="1054,7115" coordsize="2293,687">
                <v:shape id="Freeform 17" o:spid="_x0000_s18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5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5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6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6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62" style="position:absolute;left:5298;top:7122;width:2293;height:687" coordorigin="1054,7115" coordsize="2293,687">
                <v:shape id="Freeform 29" o:spid="_x0000_s18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9" style="position:absolute;left:7390;top:7132;width:2293;height:687" coordorigin="1054,7115" coordsize="2293,687">
                <v:shape id="Freeform 36" o:spid="_x0000_s18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876" style="position:absolute;margin-left:16.5pt;margin-top:22.1pt;width:106.25pt;height:32.6pt;z-index:251708928" coordorigin="1080,7020" coordsize="10286,704">
            <v:shape id="Freeform 3" o:spid="_x0000_s187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8" style="position:absolute;left:1080;top:7020;width:10286;height:704" coordorigin="1054,7115" coordsize="10286,704">
              <v:group id="Group 5" o:spid="_x0000_s1879" style="position:absolute;left:1080;top:7132;width:10260;height:652" coordorigin="751,4013" coordsize="9707,557">
                <v:rect id="Rectangle 6" o:spid="_x0000_s1880" style="position:absolute;left:751;top:4399;width:9707;height:171;visibility:visible" filled="f" strokecolor="#009dc7" strokeweight=".21847mm">
                  <v:path arrowok="t"/>
                </v:rect>
                <v:rect id="Rectangle 7" o:spid="_x0000_s1881" style="position:absolute;left:751;top:4185;width:9707;height:214;visibility:visible" filled="f" strokecolor="#009dc7" strokeweight=".21847mm">
                  <v:path arrowok="t"/>
                </v:rect>
                <v:rect id="Rectangle 8" o:spid="_x0000_s188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83" style="position:absolute;left:1054;top:7115;width:2293;height:687" coordorigin="1054,7115" coordsize="2293,687">
                <v:shape id="Freeform 10" o:spid="_x0000_s18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90" style="position:absolute;left:3162;top:7132;width:2293;height:687" coordorigin="1054,7115" coordsize="2293,687">
                <v:shape id="Freeform 17" o:spid="_x0000_s18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0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0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02" style="position:absolute;left:5298;top:7122;width:2293;height:687" coordorigin="1054,7115" coordsize="2293,687">
                <v:shape id="Freeform 29" o:spid="_x0000_s19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9" style="position:absolute;left:7390;top:7132;width:2293;height:687" coordorigin="1054,7115" coordsize="2293,687">
                <v:shape id="Freeform 36" o:spid="_x0000_s19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916" style="position:absolute;margin-left:364.8pt;margin-top:20.5pt;width:106.25pt;height:32.6pt;z-index:251710976" coordorigin="1080,7020" coordsize="10286,704">
            <v:shape id="Freeform 3" o:spid="_x0000_s191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18" style="position:absolute;left:1080;top:7020;width:10286;height:704" coordorigin="1054,7115" coordsize="10286,704">
              <v:group id="Group 5" o:spid="_x0000_s1919" style="position:absolute;left:1080;top:7132;width:10260;height:652" coordorigin="751,4013" coordsize="9707,557">
                <v:rect id="Rectangle 6" o:spid="_x0000_s1920" style="position:absolute;left:751;top:4399;width:9707;height:171;visibility:visible" filled="f" strokecolor="#009dc7" strokeweight=".21847mm">
                  <v:path arrowok="t"/>
                </v:rect>
                <v:rect id="Rectangle 7" o:spid="_x0000_s1921" style="position:absolute;left:751;top:4185;width:9707;height:214;visibility:visible" filled="f" strokecolor="#009dc7" strokeweight=".21847mm">
                  <v:path arrowok="t"/>
                </v:rect>
                <v:rect id="Rectangle 8" o:spid="_x0000_s192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23" style="position:absolute;left:1054;top:7115;width:2293;height:687" coordorigin="1054,7115" coordsize="2293,687">
                <v:shape id="Freeform 10" o:spid="_x0000_s19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30" style="position:absolute;left:3162;top:7132;width:2293;height:687" coordorigin="1054,7115" coordsize="2293,687">
                <v:shape id="Freeform 17" o:spid="_x0000_s19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3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3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4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4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42" style="position:absolute;left:5298;top:7122;width:2293;height:687" coordorigin="1054,7115" coordsize="2293,687">
                <v:shape id="Freeform 29" o:spid="_x0000_s19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9" style="position:absolute;left:7390;top:7132;width:2293;height:687" coordorigin="1054,7115" coordsize="2293,687">
                <v:shape id="Freeform 36" o:spid="_x0000_s19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97AF1" w:rsidRPr="00C57905" w:rsidRDefault="00497AF1" w:rsidP="00C5715F">
      <w:pPr>
        <w:tabs>
          <w:tab w:val="left" w:pos="9312"/>
        </w:tabs>
        <w:spacing w:after="0"/>
        <w:rPr>
          <w:rFonts w:ascii="Hand writing Mutlu" w:hAnsi="Hand writing Mutlu" w:cs="Hand writing Mutlu"/>
          <w:sz w:val="40"/>
          <w:szCs w:val="40"/>
        </w:rPr>
      </w:pPr>
      <w:r w:rsidRPr="00C57905">
        <w:rPr>
          <w:rFonts w:ascii="Hand writing Mutlu" w:hAnsi="Hand writing Mutlu" w:cs="Hand writing Mutlu"/>
          <w:sz w:val="40"/>
          <w:szCs w:val="40"/>
        </w:rPr>
        <w:tab/>
      </w:r>
    </w:p>
    <w:p w:rsidR="00497AF1" w:rsidRPr="00C57905" w:rsidRDefault="00497AF1" w:rsidP="00275CD0">
      <w:pPr>
        <w:tabs>
          <w:tab w:val="left" w:pos="9312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 id="_x0000_s1956" type="#_x0000_t32" style="position:absolute;margin-left:239pt;margin-top:24.8pt;width:.45pt;height:17.4pt;flip:x;z-index:25171507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957" type="#_x0000_t32" style="position:absolute;margin-left:272.05pt;margin-top:24.8pt;width:7.45pt;height:17.4pt;flip:x;z-index:25171404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958" type="#_x0000_t32" style="position:absolute;margin-left:198.7pt;margin-top:24.8pt;width:10.05pt;height:17.4pt;z-index:251713024" o:connectortype="straight" strokeweight="2.5pt">
            <v:stroke endarrow="block"/>
            <v:shadow color="#868686"/>
          </v:shape>
        </w:pict>
      </w:r>
      <w:r w:rsidRPr="00C57905">
        <w:rPr>
          <w:rFonts w:ascii="Hand writing Mutlu" w:hAnsi="Hand writing Mutlu" w:cs="Hand writing Mutlu"/>
          <w:sz w:val="40"/>
          <w:szCs w:val="40"/>
        </w:rPr>
        <w:t xml:space="preserve">                     yu-mur-ta</w:t>
      </w:r>
    </w:p>
    <w:p w:rsidR="00497AF1" w:rsidRPr="00C57905" w:rsidRDefault="00497AF1" w:rsidP="00275CD0">
      <w:pPr>
        <w:tabs>
          <w:tab w:val="left" w:pos="9312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group id="_x0000_s1959" style="position:absolute;margin-left:176.55pt;margin-top:2.55pt;width:130.35pt;height:32.6pt;z-index:251712000" coordorigin="1080,7020" coordsize="10286,704">
            <v:shape id="Freeform 3" o:spid="_x0000_s19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61" style="position:absolute;left:1080;top:7020;width:10286;height:704" coordorigin="1054,7115" coordsize="10286,704">
              <v:group id="Group 5" o:spid="_x0000_s1962" style="position:absolute;left:1080;top:7132;width:10260;height:652" coordorigin="751,4013" coordsize="9707,557">
                <v:rect id="Rectangle 6" o:spid="_x0000_s1963" style="position:absolute;left:751;top:4399;width:9707;height:171;visibility:visible" filled="f" strokecolor="#009dc7" strokeweight=".21847mm">
                  <v:path arrowok="t"/>
                </v:rect>
                <v:rect id="Rectangle 7" o:spid="_x0000_s1964" style="position:absolute;left:751;top:4185;width:9707;height:214;visibility:visible" filled="f" strokecolor="#009dc7" strokeweight=".21847mm">
                  <v:path arrowok="t"/>
                </v:rect>
                <v:rect id="Rectangle 8" o:spid="_x0000_s19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66" style="position:absolute;left:1054;top:7115;width:2293;height:687" coordorigin="1054,7115" coordsize="2293,687">
                <v:shape id="Freeform 10" o:spid="_x0000_s19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73" style="position:absolute;left:3162;top:7132;width:2293;height:687" coordorigin="1054,7115" coordsize="2293,687">
                <v:shape id="Freeform 17" o:spid="_x0000_s19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5" style="position:absolute;left:5298;top:7122;width:2293;height:687" coordorigin="1054,7115" coordsize="2293,687">
                <v:shape id="Freeform 29" o:spid="_x0000_s19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92" style="position:absolute;left:7390;top:7132;width:2293;height:687" coordorigin="1054,7115" coordsize="2293,687">
                <v:shape id="Freeform 36" o:spid="_x0000_s19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97AF1" w:rsidRPr="00C57905" w:rsidRDefault="00497AF1" w:rsidP="00275CD0">
      <w:pPr>
        <w:tabs>
          <w:tab w:val="left" w:pos="9312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 id="_x0000_s1999" type="#_x0000_t75" alt="http://www.animaatjes.de/malvorlagen/malvorlagen/lkw/lkw-malvorlagen-9.gif" style="position:absolute;margin-left:87.35pt;margin-top:-15.65pt;width:341.1pt;height:162.6pt;z-index:251717120;visibility:visible">
            <v:imagedata r:id="rId20" o:title=""/>
          </v:shape>
        </w:pict>
      </w:r>
    </w:p>
    <w:p w:rsidR="00497AF1" w:rsidRPr="00C57905" w:rsidRDefault="00497AF1" w:rsidP="00275CD0">
      <w:pPr>
        <w:tabs>
          <w:tab w:val="left" w:pos="9312"/>
        </w:tabs>
        <w:rPr>
          <w:rFonts w:ascii="Hand writing Mutlu" w:hAnsi="Hand writing Mutlu" w:cs="Hand writing Mutlu"/>
          <w:sz w:val="40"/>
          <w:szCs w:val="40"/>
        </w:rPr>
      </w:pPr>
    </w:p>
    <w:p w:rsidR="00497AF1" w:rsidRPr="00C57905" w:rsidRDefault="00497AF1" w:rsidP="00275CD0">
      <w:pPr>
        <w:tabs>
          <w:tab w:val="left" w:pos="9312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roundrect id="_x0000_s2000" style="position:absolute;margin-left:34.85pt;margin-top:86.35pt;width:438pt;height:494.4pt;z-index:251716096" arcsize="10923f" strokeweight="2.5pt">
            <v:shadow color="#868686"/>
            <v:textbox>
              <w:txbxContent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7712C">
                    <w:rPr>
                      <w:rFonts w:ascii="Maviokul.com-Egik-bitisik" w:hAnsi="Maviokul.com-Egik-bitisik" w:cs="Maviokul.com-Egik-bitisik"/>
                      <w:color w:val="000000"/>
                    </w:rPr>
                    <w:t xml:space="preserve"> </w:t>
                  </w:r>
                  <w:r>
                    <w:rPr>
                      <w:rFonts w:ascii="Maviokul.com-Egik-bitisik" w:hAnsi="Maviokul.com-Egik-bitisik" w:cs="Maviokul.com-Egik-bitisik"/>
                      <w:color w:val="000000"/>
                    </w:rPr>
                    <w:t xml:space="preserve">           </w:t>
                  </w: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Kamyon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Oya Kaya</w:t>
                  </w:r>
                  <w:r w:rsidRPr="00A52719">
                    <w:rPr>
                      <w:color w:val="000000"/>
                      <w:sz w:val="40"/>
                      <w:szCs w:val="40"/>
                    </w:rPr>
                    <w:t>’</w:t>
                  </w: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ya  kamyon alıyor.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Kaya</w:t>
                  </w:r>
                  <w:r w:rsidRPr="00A52719">
                    <w:rPr>
                      <w:color w:val="000000"/>
                      <w:sz w:val="40"/>
                      <w:szCs w:val="40"/>
                    </w:rPr>
                    <w:t>’</w:t>
                  </w: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ya kara kamyon alıyor.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Aynur o kamyon yeni oluyor.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Kaya kamyon ile oyun oynuyor.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Ayten ona tekerlek alıyor.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Kaya kamyonu kırıyor.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Kuyuya atıyor.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Ayla Kaya</w:t>
                  </w:r>
                  <w:r w:rsidRPr="00A52719">
                    <w:rPr>
                      <w:rFonts w:ascii="Times New Roman" w:hAnsi="Times New Roman" w:cs="Times New Roman"/>
                      <w:color w:val="000000"/>
                      <w:sz w:val="40"/>
                      <w:szCs w:val="40"/>
                    </w:rPr>
                    <w:t>’</w:t>
                  </w: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ya yumruk atıyor.</w:t>
                  </w:r>
                </w:p>
                <w:p w:rsidR="00497AF1" w:rsidRPr="00A52719" w:rsidRDefault="00497AF1" w:rsidP="00C5715F">
                  <w:pPr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 w:cs="Maviokul.com-Egik-bitisik"/>
                      <w:color w:val="000000"/>
                      <w:sz w:val="40"/>
                      <w:szCs w:val="40"/>
                    </w:rPr>
                    <w:t>Ayla onu tamir ediyor.</w:t>
                  </w:r>
                </w:p>
                <w:p w:rsidR="00497AF1" w:rsidRPr="00A52719" w:rsidRDefault="00497AF1">
                  <w:pPr>
                    <w:rPr>
                      <w:sz w:val="40"/>
                      <w:szCs w:val="40"/>
                    </w:rPr>
                  </w:pPr>
                  <w:hyperlink r:id="rId21" w:history="1">
                    <w:r>
                      <w:rPr>
                        <w:rStyle w:val="Hyperlink"/>
                        <w:rFonts w:ascii="Hand writing Mutlu" w:hAnsi="Hand writing Mutlu" w:cs="Hand writing Mutlu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sectPr w:rsidR="00497AF1" w:rsidRPr="00C57905" w:rsidSect="00A149EE">
      <w:headerReference w:type="default" r:id="rId22"/>
      <w:pgSz w:w="11906" w:h="16838"/>
      <w:pgMar w:top="1417" w:right="282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AF1" w:rsidRDefault="00497AF1" w:rsidP="004A4B13">
      <w:pPr>
        <w:spacing w:after="0" w:line="240" w:lineRule="auto"/>
      </w:pPr>
      <w:r>
        <w:separator/>
      </w:r>
    </w:p>
  </w:endnote>
  <w:endnote w:type="continuationSeparator" w:id="0">
    <w:p w:rsidR="00497AF1" w:rsidRDefault="00497AF1" w:rsidP="004A4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Egik-bitisi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AF1" w:rsidRDefault="00497AF1" w:rsidP="004A4B13">
      <w:pPr>
        <w:spacing w:after="0" w:line="240" w:lineRule="auto"/>
      </w:pPr>
      <w:r>
        <w:separator/>
      </w:r>
    </w:p>
  </w:footnote>
  <w:footnote w:type="continuationSeparator" w:id="0">
    <w:p w:rsidR="00497AF1" w:rsidRDefault="00497AF1" w:rsidP="004A4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AF1" w:rsidRDefault="00497AF1">
    <w:pPr>
      <w:pStyle w:val="Header"/>
    </w:pPr>
  </w:p>
  <w:p w:rsidR="00497AF1" w:rsidRDefault="00497A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E6A"/>
    <w:rsid w:val="0002770F"/>
    <w:rsid w:val="00027F0E"/>
    <w:rsid w:val="000B4AA5"/>
    <w:rsid w:val="000F6904"/>
    <w:rsid w:val="00275CD0"/>
    <w:rsid w:val="00286663"/>
    <w:rsid w:val="002F0A1E"/>
    <w:rsid w:val="0036774F"/>
    <w:rsid w:val="003A5A7A"/>
    <w:rsid w:val="003E0669"/>
    <w:rsid w:val="003F68F6"/>
    <w:rsid w:val="00497AF1"/>
    <w:rsid w:val="004A4B13"/>
    <w:rsid w:val="005124C9"/>
    <w:rsid w:val="00675FBF"/>
    <w:rsid w:val="006F5AAA"/>
    <w:rsid w:val="0072681C"/>
    <w:rsid w:val="00782F88"/>
    <w:rsid w:val="007B7693"/>
    <w:rsid w:val="00815C05"/>
    <w:rsid w:val="008A15C7"/>
    <w:rsid w:val="0095324D"/>
    <w:rsid w:val="00986C64"/>
    <w:rsid w:val="009B14DB"/>
    <w:rsid w:val="009E470E"/>
    <w:rsid w:val="00A06C07"/>
    <w:rsid w:val="00A149EE"/>
    <w:rsid w:val="00A52719"/>
    <w:rsid w:val="00A7712C"/>
    <w:rsid w:val="00AD6A20"/>
    <w:rsid w:val="00B050FF"/>
    <w:rsid w:val="00B15959"/>
    <w:rsid w:val="00B55A3D"/>
    <w:rsid w:val="00B735F5"/>
    <w:rsid w:val="00BA3D3A"/>
    <w:rsid w:val="00C16038"/>
    <w:rsid w:val="00C2782A"/>
    <w:rsid w:val="00C5715F"/>
    <w:rsid w:val="00C57905"/>
    <w:rsid w:val="00CE3A5C"/>
    <w:rsid w:val="00D02FEC"/>
    <w:rsid w:val="00D27E6A"/>
    <w:rsid w:val="00D91DE4"/>
    <w:rsid w:val="00DA437A"/>
    <w:rsid w:val="00F75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70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2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7E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A4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4B13"/>
  </w:style>
  <w:style w:type="paragraph" w:styleId="Footer">
    <w:name w:val="footer"/>
    <w:basedOn w:val="Normal"/>
    <w:link w:val="FooterChar"/>
    <w:uiPriority w:val="99"/>
    <w:semiHidden/>
    <w:rsid w:val="004A4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4B13"/>
  </w:style>
  <w:style w:type="character" w:styleId="Hyperlink">
    <w:name w:val="Hyperlink"/>
    <w:basedOn w:val="DefaultParagraphFont"/>
    <w:uiPriority w:val="99"/>
    <w:rsid w:val="00C579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9</Pages>
  <Words>365</Words>
  <Characters>2084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EDANUR</cp:lastModifiedBy>
  <cp:revision>11</cp:revision>
  <dcterms:created xsi:type="dcterms:W3CDTF">2013-02-19T20:00:00Z</dcterms:created>
  <dcterms:modified xsi:type="dcterms:W3CDTF">2013-03-02T09:05:00Z</dcterms:modified>
</cp:coreProperties>
</file>